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F5FD4" w14:textId="76E47D3A" w:rsidR="00147533" w:rsidRDefault="00147533" w:rsidP="00F26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650"/>
      <w:bookmarkStart w:id="1" w:name="_Toc33962465"/>
      <w:bookmarkStart w:id="2" w:name="_Toc42883227"/>
      <w:bookmarkStart w:id="3" w:name="_Toc49733095"/>
      <w:bookmarkStart w:id="4" w:name="_Toc56690720"/>
      <w:bookmarkStart w:id="5" w:name="_Toc168245298"/>
      <w:bookmarkStart w:id="6" w:name="historyclause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C3467">
        <w:rPr>
          <w:b/>
          <w:noProof/>
          <w:sz w:val="24"/>
        </w:rPr>
        <w:t>030</w:t>
      </w:r>
    </w:p>
    <w:p w14:paraId="58BC3C3A" w14:textId="063B3A88" w:rsidR="00147533" w:rsidRDefault="00147533" w:rsidP="001475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217FA6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533" w14:paraId="3F96F68D" w14:textId="77777777" w:rsidTr="00F26D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00F48" w14:textId="77777777" w:rsidR="00147533" w:rsidRDefault="00147533" w:rsidP="00F26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7533" w14:paraId="6D97C36E" w14:textId="77777777" w:rsidTr="00F26D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D5E4F" w14:textId="77777777" w:rsidR="00147533" w:rsidRDefault="00147533" w:rsidP="00F26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7533" w14:paraId="6642672E" w14:textId="77777777" w:rsidTr="00F26D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13EC8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436E159B" w14:textId="77777777" w:rsidTr="00F26D18">
        <w:tc>
          <w:tcPr>
            <w:tcW w:w="142" w:type="dxa"/>
            <w:tcBorders>
              <w:left w:val="single" w:sz="4" w:space="0" w:color="auto"/>
            </w:tcBorders>
          </w:tcPr>
          <w:p w14:paraId="1C7D388A" w14:textId="77777777" w:rsidR="00147533" w:rsidRDefault="00147533" w:rsidP="00F26D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EEBE08" w14:textId="32BC116B" w:rsidR="00147533" w:rsidRPr="00410371" w:rsidRDefault="00147533" w:rsidP="00F26D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03FCFFB8" w14:textId="77777777" w:rsidR="00147533" w:rsidRPr="00C724D2" w:rsidRDefault="00147533" w:rsidP="00F26D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EADBE9" w14:textId="45D320F6" w:rsidR="00147533" w:rsidRPr="00C724D2" w:rsidRDefault="008C3467" w:rsidP="00F26D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1C03379D" w14:textId="77777777" w:rsidR="00147533" w:rsidRDefault="00147533" w:rsidP="00F26D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93DD4" w14:textId="05CA4FA3" w:rsidR="00147533" w:rsidRPr="00410371" w:rsidRDefault="00147533" w:rsidP="00F26D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45C5E8" w14:textId="77777777" w:rsidR="00147533" w:rsidRDefault="00147533" w:rsidP="00F26D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C63198" w14:textId="30E26524" w:rsidR="00147533" w:rsidRPr="00410371" w:rsidRDefault="00147533" w:rsidP="00F2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6965AC" w14:textId="77777777" w:rsidR="00147533" w:rsidRDefault="00147533" w:rsidP="00F26D18">
            <w:pPr>
              <w:pStyle w:val="CRCoverPage"/>
              <w:spacing w:after="0"/>
              <w:rPr>
                <w:noProof/>
              </w:rPr>
            </w:pPr>
          </w:p>
        </w:tc>
      </w:tr>
      <w:tr w:rsidR="00147533" w14:paraId="34320EA6" w14:textId="77777777" w:rsidTr="00F26D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FB5E5" w14:textId="77777777" w:rsidR="00147533" w:rsidRDefault="00147533" w:rsidP="00F26D18">
            <w:pPr>
              <w:pStyle w:val="CRCoverPage"/>
              <w:spacing w:after="0"/>
              <w:rPr>
                <w:noProof/>
              </w:rPr>
            </w:pPr>
          </w:p>
        </w:tc>
      </w:tr>
      <w:tr w:rsidR="00147533" w14:paraId="7156C082" w14:textId="77777777" w:rsidTr="00F26D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68C4E7" w14:textId="77777777" w:rsidR="00147533" w:rsidRPr="00F25D98" w:rsidRDefault="00147533" w:rsidP="00F26D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7533" w14:paraId="119E35FC" w14:textId="77777777" w:rsidTr="00F26D18">
        <w:tc>
          <w:tcPr>
            <w:tcW w:w="9641" w:type="dxa"/>
            <w:gridSpan w:val="9"/>
          </w:tcPr>
          <w:p w14:paraId="28243F54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89CE6C" w14:textId="77777777" w:rsidR="00147533" w:rsidRDefault="00147533" w:rsidP="001475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533" w14:paraId="02B351F0" w14:textId="77777777" w:rsidTr="00F26D18">
        <w:tc>
          <w:tcPr>
            <w:tcW w:w="2835" w:type="dxa"/>
          </w:tcPr>
          <w:p w14:paraId="2AC1092F" w14:textId="77777777" w:rsidR="00147533" w:rsidRDefault="00147533" w:rsidP="00F26D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8A24F8" w14:textId="77777777" w:rsidR="00147533" w:rsidRDefault="00147533" w:rsidP="00F26D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B91037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AFEAD1" w14:textId="77777777" w:rsidR="00147533" w:rsidRDefault="00147533" w:rsidP="00F26D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02FC9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62661" w14:textId="77777777" w:rsidR="00147533" w:rsidRDefault="00147533" w:rsidP="00F26D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B5AD1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97B5E7" w14:textId="77777777" w:rsidR="00147533" w:rsidRDefault="00147533" w:rsidP="00F26D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A3EAD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5B048F" w14:textId="77777777" w:rsidR="00147533" w:rsidRDefault="00147533" w:rsidP="001475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533" w14:paraId="5385403C" w14:textId="77777777" w:rsidTr="00F26D18">
        <w:tc>
          <w:tcPr>
            <w:tcW w:w="9640" w:type="dxa"/>
            <w:gridSpan w:val="11"/>
          </w:tcPr>
          <w:p w14:paraId="22CAA76A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51453E7E" w14:textId="77777777" w:rsidTr="00F26D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E1683" w14:textId="77777777" w:rsidR="00147533" w:rsidRDefault="00147533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27BD3" w14:textId="7A8DE8B8" w:rsidR="00147533" w:rsidRDefault="00147533" w:rsidP="00F26D1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3C15">
              <w:t>Update on</w:t>
            </w:r>
            <w:r>
              <w:t xml:space="preserve"> font colour</w:t>
            </w:r>
          </w:p>
        </w:tc>
      </w:tr>
      <w:tr w:rsidR="00147533" w14:paraId="5CBF9F4F" w14:textId="77777777" w:rsidTr="00F26D18">
        <w:tc>
          <w:tcPr>
            <w:tcW w:w="1843" w:type="dxa"/>
            <w:tcBorders>
              <w:left w:val="single" w:sz="4" w:space="0" w:color="auto"/>
            </w:tcBorders>
          </w:tcPr>
          <w:p w14:paraId="687B56BD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B913C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5202B2F8" w14:textId="77777777" w:rsidTr="00F26D18">
        <w:tc>
          <w:tcPr>
            <w:tcW w:w="1843" w:type="dxa"/>
            <w:tcBorders>
              <w:left w:val="single" w:sz="4" w:space="0" w:color="auto"/>
            </w:tcBorders>
          </w:tcPr>
          <w:p w14:paraId="3E4F84D9" w14:textId="77777777" w:rsidR="00147533" w:rsidRDefault="00147533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848EF" w14:textId="7F1BEAA6" w:rsidR="00147533" w:rsidRDefault="00147533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47533" w14:paraId="4BD5A326" w14:textId="77777777" w:rsidTr="00F26D18">
        <w:tc>
          <w:tcPr>
            <w:tcW w:w="1843" w:type="dxa"/>
            <w:tcBorders>
              <w:left w:val="single" w:sz="4" w:space="0" w:color="auto"/>
            </w:tcBorders>
          </w:tcPr>
          <w:p w14:paraId="4C98AC22" w14:textId="77777777" w:rsidR="00147533" w:rsidRDefault="00147533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07E9A" w14:textId="77777777" w:rsidR="00147533" w:rsidRDefault="00147533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47533" w14:paraId="044C3984" w14:textId="77777777" w:rsidTr="00F26D18">
        <w:tc>
          <w:tcPr>
            <w:tcW w:w="1843" w:type="dxa"/>
            <w:tcBorders>
              <w:left w:val="single" w:sz="4" w:space="0" w:color="auto"/>
            </w:tcBorders>
          </w:tcPr>
          <w:p w14:paraId="5DE0D466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146F7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3F448E2C" w14:textId="77777777" w:rsidTr="00F26D18">
        <w:tc>
          <w:tcPr>
            <w:tcW w:w="1843" w:type="dxa"/>
            <w:tcBorders>
              <w:left w:val="single" w:sz="4" w:space="0" w:color="auto"/>
            </w:tcBorders>
          </w:tcPr>
          <w:p w14:paraId="7B4730E0" w14:textId="77777777" w:rsidR="00147533" w:rsidRDefault="00147533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2AFCDB" w14:textId="6C2ADC3C" w:rsidR="00147533" w:rsidRDefault="00147533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D334497" w14:textId="77777777" w:rsidR="00147533" w:rsidRDefault="00147533" w:rsidP="00F26D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AFF0B" w14:textId="77777777" w:rsidR="00147533" w:rsidRDefault="00147533" w:rsidP="00F26D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70697" w14:textId="6118E841" w:rsidR="00147533" w:rsidRDefault="00147533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C3467">
              <w:rPr>
                <w:noProof/>
              </w:rPr>
              <w:t>06-27</w:t>
            </w:r>
          </w:p>
        </w:tc>
      </w:tr>
      <w:tr w:rsidR="00147533" w14:paraId="3F02A73A" w14:textId="77777777" w:rsidTr="00F26D18">
        <w:tc>
          <w:tcPr>
            <w:tcW w:w="1843" w:type="dxa"/>
            <w:tcBorders>
              <w:left w:val="single" w:sz="4" w:space="0" w:color="auto"/>
            </w:tcBorders>
          </w:tcPr>
          <w:p w14:paraId="440F0B1F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A75A3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EFABBB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9C03A4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49B33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7B8967CE" w14:textId="77777777" w:rsidTr="00F26D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642A5" w14:textId="77777777" w:rsidR="00147533" w:rsidRDefault="00147533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7A755" w14:textId="77777777" w:rsidR="00147533" w:rsidRDefault="00147533" w:rsidP="00F26D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B373A" w14:textId="77777777" w:rsidR="00147533" w:rsidRDefault="00147533" w:rsidP="00F26D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2939F" w14:textId="77777777" w:rsidR="00147533" w:rsidRDefault="00147533" w:rsidP="00F26D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615A6" w14:textId="11128B44" w:rsidR="00147533" w:rsidRDefault="00147533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47533" w14:paraId="4168FDA6" w14:textId="77777777" w:rsidTr="00F26D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03641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E5586" w14:textId="77777777" w:rsidR="00147533" w:rsidRDefault="00147533" w:rsidP="00F26D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3BD77" w14:textId="77777777" w:rsidR="00147533" w:rsidRDefault="00147533" w:rsidP="00F26D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83227" w14:textId="77777777" w:rsidR="00147533" w:rsidRPr="007C2097" w:rsidRDefault="00147533" w:rsidP="00F26D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7533" w14:paraId="3F99C2D5" w14:textId="77777777" w:rsidTr="00F26D18">
        <w:tc>
          <w:tcPr>
            <w:tcW w:w="1843" w:type="dxa"/>
          </w:tcPr>
          <w:p w14:paraId="73D7B054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947D5A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:rsidRPr="005435C5" w14:paraId="1A2ED0C9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436C1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547A1" w14:textId="5E731E9F" w:rsidR="00147533" w:rsidRDefault="00147533" w:rsidP="00F26D1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font colo</w:t>
            </w:r>
            <w:r w:rsidR="00516A05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 xml:space="preserve">r in some places </w:t>
            </w:r>
            <w:r w:rsidR="00516A05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incorrect.</w:t>
            </w:r>
          </w:p>
          <w:p w14:paraId="0CD9CA33" w14:textId="636BA0C0" w:rsidR="00147533" w:rsidRPr="00824168" w:rsidRDefault="00147533" w:rsidP="00F26D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update the font colo</w:t>
            </w:r>
            <w:r w:rsidR="00516A05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>r</w:t>
            </w:r>
          </w:p>
        </w:tc>
      </w:tr>
      <w:tr w:rsidR="00147533" w14:paraId="1FD9E343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C62B9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4136C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48AD314C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50B1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4577E" w14:textId="644931F8" w:rsidR="00147533" w:rsidRPr="0085386E" w:rsidRDefault="00147533" w:rsidP="00F26D1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</w:t>
            </w:r>
            <w:r w:rsidR="00516A05">
              <w:rPr>
                <w:lang w:val="en-US" w:eastAsia="zh-CN"/>
              </w:rPr>
              <w:t>correct</w:t>
            </w:r>
            <w:r>
              <w:rPr>
                <w:lang w:val="en-US" w:eastAsia="zh-CN"/>
              </w:rPr>
              <w:t xml:space="preserve"> the font colo</w:t>
            </w:r>
            <w:r w:rsidR="00516A05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>r</w:t>
            </w:r>
          </w:p>
        </w:tc>
      </w:tr>
      <w:tr w:rsidR="00147533" w14:paraId="022D8FB1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171D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87999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:rsidRPr="00081A16" w14:paraId="485357A9" w14:textId="77777777" w:rsidTr="00F26D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EE3A1E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848F2" w14:textId="01F0827F" w:rsidR="00147533" w:rsidRPr="0085386E" w:rsidRDefault="00147533" w:rsidP="00F26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with </w:t>
            </w:r>
            <w:r>
              <w:rPr>
                <w:lang w:val="en-US" w:eastAsia="zh-CN"/>
              </w:rPr>
              <w:t>incorrect font colo</w:t>
            </w:r>
            <w:r w:rsidR="00516A05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>r</w:t>
            </w:r>
          </w:p>
        </w:tc>
      </w:tr>
      <w:tr w:rsidR="00147533" w14:paraId="6C9E40D4" w14:textId="77777777" w:rsidTr="00F26D18">
        <w:tc>
          <w:tcPr>
            <w:tcW w:w="2694" w:type="dxa"/>
            <w:gridSpan w:val="2"/>
          </w:tcPr>
          <w:p w14:paraId="4056CFE0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1AA47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564BCCC0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9F975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3BB77" w14:textId="288688D1" w:rsidR="00147533" w:rsidRDefault="00147533" w:rsidP="00F26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B95267">
              <w:rPr>
                <w:noProof/>
                <w:lang w:eastAsia="zh-CN"/>
              </w:rPr>
              <w:t>A.3</w:t>
            </w:r>
          </w:p>
        </w:tc>
      </w:tr>
      <w:tr w:rsidR="00147533" w14:paraId="1D3F640F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AB9CB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664A2" w14:textId="77777777" w:rsidR="00147533" w:rsidRDefault="00147533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533" w14:paraId="05CB9B3F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58AF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051F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4A3E0C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B0649" w14:textId="77777777" w:rsidR="00147533" w:rsidRDefault="00147533" w:rsidP="00F26D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CF3A4" w14:textId="77777777" w:rsidR="00147533" w:rsidRDefault="00147533" w:rsidP="00F26D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7533" w14:paraId="36F5B300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F69FE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238A0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A2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1DAF0" w14:textId="77777777" w:rsidR="00147533" w:rsidRDefault="00147533" w:rsidP="00F26D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92965" w14:textId="77777777" w:rsidR="00147533" w:rsidRDefault="00147533" w:rsidP="00F26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7533" w14:paraId="39ACD880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0E065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D2A8D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65557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4B6A9" w14:textId="77777777" w:rsidR="00147533" w:rsidRDefault="00147533" w:rsidP="00F26D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032E3" w14:textId="77777777" w:rsidR="00147533" w:rsidRDefault="00147533" w:rsidP="00F26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533" w14:paraId="12299B9B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A7C85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7D8E0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7EC0E" w14:textId="77777777" w:rsidR="00147533" w:rsidRDefault="00147533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7B765" w14:textId="77777777" w:rsidR="00147533" w:rsidRDefault="00147533" w:rsidP="00F26D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35D28" w14:textId="77777777" w:rsidR="00147533" w:rsidRDefault="00147533" w:rsidP="00F26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533" w14:paraId="2E687AD8" w14:textId="77777777" w:rsidTr="00F26D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33524" w14:textId="77777777" w:rsidR="00147533" w:rsidRDefault="00147533" w:rsidP="00F26D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89E1" w14:textId="77777777" w:rsidR="00147533" w:rsidRDefault="00147533" w:rsidP="00F26D18">
            <w:pPr>
              <w:pStyle w:val="CRCoverPage"/>
              <w:spacing w:after="0"/>
              <w:rPr>
                <w:noProof/>
              </w:rPr>
            </w:pPr>
          </w:p>
        </w:tc>
      </w:tr>
      <w:tr w:rsidR="00147533" w14:paraId="4A1E2EB4" w14:textId="77777777" w:rsidTr="00F26D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D7ED7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7FE28" w14:textId="0EA2E0A7" w:rsidR="00147533" w:rsidRDefault="00147533" w:rsidP="00F26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to yaml files.</w:t>
            </w:r>
          </w:p>
        </w:tc>
      </w:tr>
      <w:tr w:rsidR="00147533" w:rsidRPr="008863B9" w14:paraId="1BC757AA" w14:textId="77777777" w:rsidTr="00F26D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297FF" w14:textId="77777777" w:rsidR="00147533" w:rsidRPr="008863B9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DB4A1" w14:textId="77777777" w:rsidR="00147533" w:rsidRPr="008863B9" w:rsidRDefault="00147533" w:rsidP="00F26D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7533" w14:paraId="6AE8CDA0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AD0B3" w14:textId="77777777" w:rsidR="00147533" w:rsidRDefault="00147533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548DC" w14:textId="77777777" w:rsidR="00147533" w:rsidRDefault="00147533" w:rsidP="00F26D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56BB0" w14:textId="77777777" w:rsidR="00147533" w:rsidRDefault="00147533" w:rsidP="00147533">
      <w:pPr>
        <w:pStyle w:val="CRCoverPage"/>
        <w:spacing w:after="0"/>
        <w:rPr>
          <w:noProof/>
          <w:sz w:val="8"/>
          <w:szCs w:val="8"/>
        </w:rPr>
      </w:pPr>
    </w:p>
    <w:p w14:paraId="36A0FC74" w14:textId="77777777" w:rsidR="00147533" w:rsidRDefault="00147533" w:rsidP="00147533">
      <w:pPr>
        <w:rPr>
          <w:noProof/>
        </w:rPr>
        <w:sectPr w:rsidR="00147533" w:rsidSect="001475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1CCDA" w14:textId="77777777" w:rsidR="00147533" w:rsidRDefault="00147533" w:rsidP="00147533">
      <w:pPr>
        <w:pStyle w:val="CRCoverPage"/>
        <w:spacing w:after="0"/>
        <w:rPr>
          <w:noProof/>
          <w:sz w:val="8"/>
          <w:szCs w:val="8"/>
        </w:rPr>
      </w:pPr>
    </w:p>
    <w:p w14:paraId="351C9FD6" w14:textId="77777777" w:rsidR="00147533" w:rsidRPr="006B5418" w:rsidRDefault="00147533" w:rsidP="00147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EED1B" w14:textId="77777777" w:rsidR="00A16735" w:rsidRPr="005E5320" w:rsidRDefault="00A16735" w:rsidP="006F4E24">
      <w:pPr>
        <w:pStyle w:val="Heading4"/>
      </w:pPr>
      <w:r w:rsidRPr="005E5320">
        <w:t>6.1.6.1</w:t>
      </w:r>
      <w:r w:rsidRPr="005E5320"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06FB16B4" w14:textId="77777777" w:rsidR="00A16735" w:rsidRPr="005E5320" w:rsidRDefault="00A16735" w:rsidP="00A16735">
      <w:r w:rsidRPr="005E5320">
        <w:t>This clause specifies the application data model supported by the API.</w:t>
      </w:r>
    </w:p>
    <w:p w14:paraId="69A2AE76" w14:textId="77777777" w:rsidR="00A16735" w:rsidRPr="005E5320" w:rsidRDefault="00A16735" w:rsidP="00A16735">
      <w:r w:rsidRPr="005E5320">
        <w:t>Table 6.1.6.1-1 specifies the data types defined for the Nnrf_NFManagement service-based interface protocol.</w:t>
      </w:r>
    </w:p>
    <w:p w14:paraId="210BD21D" w14:textId="77777777" w:rsidR="00A16735" w:rsidRPr="005E5320" w:rsidRDefault="00A16735" w:rsidP="00A16735">
      <w:pPr>
        <w:pStyle w:val="TH"/>
      </w:pPr>
      <w:r w:rsidRPr="005E5320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5E5320" w:rsidRPr="005E5320" w14:paraId="327FB80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875EE" w14:textId="77777777" w:rsidR="00A16735" w:rsidRPr="005E5320" w:rsidRDefault="00A16735" w:rsidP="000655E8">
            <w:pPr>
              <w:pStyle w:val="TAH"/>
            </w:pPr>
            <w:r w:rsidRPr="005E5320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0BAB" w14:textId="77777777" w:rsidR="00A16735" w:rsidRPr="005E5320" w:rsidRDefault="00A16735" w:rsidP="000655E8">
            <w:pPr>
              <w:pStyle w:val="TAH"/>
            </w:pPr>
            <w:r w:rsidRPr="005E5320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981A7" w14:textId="77777777" w:rsidR="00A16735" w:rsidRPr="005E5320" w:rsidRDefault="00A16735" w:rsidP="000655E8">
            <w:pPr>
              <w:pStyle w:val="TAH"/>
            </w:pPr>
            <w:r w:rsidRPr="005E5320">
              <w:t>Description</w:t>
            </w:r>
          </w:p>
        </w:tc>
      </w:tr>
      <w:tr w:rsidR="005E5320" w:rsidRPr="005E5320" w14:paraId="7D3FE9E4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1F56" w14:textId="77777777" w:rsidR="00A16735" w:rsidRPr="005E5320" w:rsidRDefault="00A16735" w:rsidP="000655E8">
            <w:pPr>
              <w:pStyle w:val="TAL"/>
            </w:pPr>
            <w:r w:rsidRPr="005E5320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1FED" w14:textId="77777777" w:rsidR="00A16735" w:rsidRPr="005E5320" w:rsidRDefault="00A16735" w:rsidP="000655E8">
            <w:pPr>
              <w:pStyle w:val="TAL"/>
            </w:pPr>
            <w:r w:rsidRPr="005E5320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A05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5E5320" w:rsidRPr="005E5320" w14:paraId="1ADA263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CA57" w14:textId="77777777" w:rsidR="00A16735" w:rsidRPr="005E5320" w:rsidRDefault="00A16735" w:rsidP="000655E8">
            <w:pPr>
              <w:pStyle w:val="TAL"/>
            </w:pPr>
            <w:r w:rsidRPr="005E5320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E7B" w14:textId="77777777" w:rsidR="00A16735" w:rsidRPr="005E5320" w:rsidRDefault="00A16735" w:rsidP="000655E8">
            <w:pPr>
              <w:pStyle w:val="TAL"/>
            </w:pPr>
            <w:r w:rsidRPr="005E5320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B5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5E5320" w:rsidRPr="005E5320" w14:paraId="57997043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D77" w14:textId="77777777" w:rsidR="00A16735" w:rsidRPr="005E5320" w:rsidRDefault="00A16735" w:rsidP="000655E8">
            <w:pPr>
              <w:pStyle w:val="TAL"/>
            </w:pPr>
            <w:r w:rsidRPr="005E5320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6C3" w14:textId="77777777" w:rsidR="00A16735" w:rsidRPr="005E5320" w:rsidRDefault="00A16735" w:rsidP="000655E8">
            <w:pPr>
              <w:pStyle w:val="TAL"/>
            </w:pPr>
            <w:r w:rsidRPr="005E5320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A1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5E5320" w:rsidRPr="005E5320" w14:paraId="2380DE6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A51D" w14:textId="77777777" w:rsidR="00A16735" w:rsidRPr="005E5320" w:rsidRDefault="00A16735" w:rsidP="000655E8">
            <w:pPr>
              <w:pStyle w:val="TAL"/>
            </w:pPr>
            <w:r w:rsidRPr="005E5320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D27" w14:textId="77777777" w:rsidR="00A16735" w:rsidRPr="005E5320" w:rsidRDefault="00A16735" w:rsidP="000655E8">
            <w:pPr>
              <w:pStyle w:val="TAL"/>
            </w:pPr>
            <w:r w:rsidRPr="005E5320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564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5E5320" w:rsidRPr="005E5320" w14:paraId="60B2072B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CB85" w14:textId="77777777" w:rsidR="00A16735" w:rsidRPr="005E5320" w:rsidRDefault="00A16735" w:rsidP="000655E8">
            <w:pPr>
              <w:pStyle w:val="TAL"/>
            </w:pPr>
            <w:r w:rsidRPr="005E5320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656" w14:textId="77777777" w:rsidR="00A16735" w:rsidRPr="005E5320" w:rsidRDefault="00A16735" w:rsidP="000655E8">
            <w:pPr>
              <w:pStyle w:val="TAL"/>
            </w:pPr>
            <w:r w:rsidRPr="005E5320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3D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UDR NF Instance.</w:t>
            </w:r>
          </w:p>
        </w:tc>
      </w:tr>
      <w:tr w:rsidR="005E5320" w:rsidRPr="005E5320" w14:paraId="6203F77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692" w14:textId="77777777" w:rsidR="00A16735" w:rsidRPr="005E5320" w:rsidRDefault="00A16735" w:rsidP="000655E8">
            <w:pPr>
              <w:pStyle w:val="TAL"/>
            </w:pPr>
            <w:r w:rsidRPr="005E5320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2BB" w14:textId="77777777" w:rsidR="00A16735" w:rsidRPr="005E5320" w:rsidRDefault="00A16735" w:rsidP="000655E8">
            <w:pPr>
              <w:pStyle w:val="TAL"/>
            </w:pPr>
            <w:r w:rsidRPr="005E5320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C0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UDM NF Instance.</w:t>
            </w:r>
          </w:p>
        </w:tc>
      </w:tr>
      <w:tr w:rsidR="005E5320" w:rsidRPr="005E5320" w14:paraId="26D7698E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F5E" w14:textId="77777777" w:rsidR="00A16735" w:rsidRPr="005E5320" w:rsidRDefault="00A16735" w:rsidP="000655E8">
            <w:pPr>
              <w:pStyle w:val="TAL"/>
            </w:pPr>
            <w:r w:rsidRPr="005E5320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921" w14:textId="77777777" w:rsidR="00A16735" w:rsidRPr="005E5320" w:rsidRDefault="00A16735" w:rsidP="000655E8">
            <w:pPr>
              <w:pStyle w:val="TAL"/>
            </w:pPr>
            <w:r w:rsidRPr="005E5320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AF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AUSF NF Instance.</w:t>
            </w:r>
          </w:p>
        </w:tc>
      </w:tr>
      <w:tr w:rsidR="005E5320" w:rsidRPr="005E5320" w14:paraId="65978FD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33F" w14:textId="77777777" w:rsidR="00A16735" w:rsidRPr="005E5320" w:rsidRDefault="00A16735" w:rsidP="000655E8">
            <w:pPr>
              <w:pStyle w:val="TAL"/>
            </w:pPr>
            <w:r w:rsidRPr="005E5320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660" w14:textId="77777777" w:rsidR="00A16735" w:rsidRPr="005E5320" w:rsidRDefault="00A16735" w:rsidP="000655E8">
            <w:pPr>
              <w:pStyle w:val="TAL"/>
            </w:pPr>
            <w:r w:rsidRPr="005E5320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D72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5E5320" w:rsidRPr="005E5320" w14:paraId="66F1C209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4A3A" w14:textId="77777777" w:rsidR="00A16735" w:rsidRPr="005E5320" w:rsidRDefault="00A16735" w:rsidP="000655E8">
            <w:pPr>
              <w:pStyle w:val="TAL"/>
            </w:pPr>
            <w:r w:rsidRPr="005E5320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4BDD" w14:textId="77777777" w:rsidR="00A16735" w:rsidRPr="005E5320" w:rsidRDefault="00A16735" w:rsidP="000655E8">
            <w:pPr>
              <w:pStyle w:val="TAL"/>
            </w:pPr>
            <w:r w:rsidRPr="005E5320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15A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5E5320" w:rsidRPr="005E5320" w14:paraId="7A703D2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307" w14:textId="77777777" w:rsidR="00A16735" w:rsidRPr="005E5320" w:rsidRDefault="00A16735" w:rsidP="000655E8">
            <w:pPr>
              <w:pStyle w:val="TAL"/>
            </w:pPr>
            <w:r w:rsidRPr="005E5320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2A1" w14:textId="77777777" w:rsidR="00A16735" w:rsidRPr="005E5320" w:rsidRDefault="00A16735" w:rsidP="000655E8">
            <w:pPr>
              <w:pStyle w:val="TAL"/>
            </w:pPr>
            <w:r w:rsidRPr="005E5320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D13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AMF NF Instance.</w:t>
            </w:r>
          </w:p>
        </w:tc>
      </w:tr>
      <w:tr w:rsidR="005E5320" w:rsidRPr="005E5320" w14:paraId="2FFE3569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CB5" w14:textId="77777777" w:rsidR="00A16735" w:rsidRPr="005E5320" w:rsidRDefault="00A16735" w:rsidP="000655E8">
            <w:pPr>
              <w:pStyle w:val="TAL"/>
            </w:pPr>
            <w:r w:rsidRPr="005E5320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6DAF" w14:textId="77777777" w:rsidR="00A16735" w:rsidRPr="005E5320" w:rsidRDefault="00A16735" w:rsidP="000655E8">
            <w:pPr>
              <w:pStyle w:val="TAL"/>
            </w:pPr>
            <w:r w:rsidRPr="005E5320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BE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SMF NF Instance.</w:t>
            </w:r>
          </w:p>
        </w:tc>
      </w:tr>
      <w:tr w:rsidR="005E5320" w:rsidRPr="005E5320" w14:paraId="149D84C6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D78" w14:textId="77777777" w:rsidR="00A16735" w:rsidRPr="005E5320" w:rsidRDefault="00A16735" w:rsidP="000655E8">
            <w:pPr>
              <w:pStyle w:val="TAL"/>
            </w:pPr>
            <w:r w:rsidRPr="005E5320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3A5" w14:textId="77777777" w:rsidR="00A16735" w:rsidRPr="005E5320" w:rsidRDefault="00A16735" w:rsidP="000655E8">
            <w:pPr>
              <w:pStyle w:val="TAL"/>
            </w:pPr>
            <w:r w:rsidRPr="005E5320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C9F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UPF NF Instance.</w:t>
            </w:r>
          </w:p>
        </w:tc>
      </w:tr>
      <w:tr w:rsidR="005E5320" w:rsidRPr="005E5320" w14:paraId="1B64AAB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E91" w14:textId="77777777" w:rsidR="00A16735" w:rsidRPr="005E5320" w:rsidRDefault="00A16735" w:rsidP="000655E8">
            <w:pPr>
              <w:pStyle w:val="TAL"/>
            </w:pPr>
            <w:r w:rsidRPr="005E5320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B2F" w14:textId="77777777" w:rsidR="00A16735" w:rsidRPr="005E5320" w:rsidRDefault="00A16735" w:rsidP="000655E8">
            <w:pPr>
              <w:pStyle w:val="TAL"/>
            </w:pPr>
            <w:r w:rsidRPr="005E5320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351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5E5320" w:rsidRPr="005E5320" w14:paraId="3ED10563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0279" w14:textId="77777777" w:rsidR="00A16735" w:rsidRPr="005E5320" w:rsidRDefault="00A16735" w:rsidP="000655E8">
            <w:pPr>
              <w:pStyle w:val="TAL"/>
            </w:pPr>
            <w:r w:rsidRPr="005E5320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CD8D" w14:textId="77777777" w:rsidR="00A16735" w:rsidRPr="005E5320" w:rsidRDefault="00A16735" w:rsidP="000655E8">
            <w:pPr>
              <w:pStyle w:val="TAL"/>
            </w:pPr>
            <w:r w:rsidRPr="005E5320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5BC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5E5320" w:rsidRPr="005E5320" w14:paraId="31E97A3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8DC" w14:textId="77777777" w:rsidR="00A16735" w:rsidRPr="005E5320" w:rsidRDefault="00A16735" w:rsidP="000655E8">
            <w:pPr>
              <w:pStyle w:val="TAL"/>
            </w:pPr>
            <w:r w:rsidRPr="005E5320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E37" w14:textId="77777777" w:rsidR="00A16735" w:rsidRPr="005E5320" w:rsidRDefault="00A16735" w:rsidP="000655E8">
            <w:pPr>
              <w:pStyle w:val="TAL"/>
            </w:pPr>
            <w:r w:rsidRPr="005E5320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EC3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5E5320" w:rsidRPr="005E5320" w14:paraId="10458DD4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BA2" w14:textId="77777777" w:rsidR="00A16735" w:rsidRPr="005E5320" w:rsidRDefault="00A16735" w:rsidP="000655E8">
            <w:pPr>
              <w:pStyle w:val="TAL"/>
            </w:pPr>
            <w:r w:rsidRPr="005E5320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187" w14:textId="77777777" w:rsidR="00A16735" w:rsidRPr="005E5320" w:rsidRDefault="00A16735" w:rsidP="000655E8">
            <w:pPr>
              <w:pStyle w:val="TAL"/>
            </w:pPr>
            <w:r w:rsidRPr="005E5320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C32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5E5320" w:rsidRPr="005E5320" w14:paraId="1B4391B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B251" w14:textId="77777777" w:rsidR="00A16735" w:rsidRPr="005E5320" w:rsidRDefault="00A16735" w:rsidP="000655E8">
            <w:pPr>
              <w:pStyle w:val="TAL"/>
            </w:pPr>
            <w:r w:rsidRPr="005E5320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606" w14:textId="77777777" w:rsidR="00A16735" w:rsidRPr="005E5320" w:rsidRDefault="00A16735" w:rsidP="000655E8">
            <w:pPr>
              <w:pStyle w:val="TAL"/>
            </w:pPr>
            <w:r w:rsidRPr="005E5320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3E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5E5320" w:rsidRPr="005E5320" w14:paraId="04A21CC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5807" w14:textId="77777777" w:rsidR="00A16735" w:rsidRPr="005E5320" w:rsidRDefault="00A16735" w:rsidP="000655E8">
            <w:pPr>
              <w:pStyle w:val="TAL"/>
            </w:pPr>
            <w:r w:rsidRPr="005E5320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4A5" w14:textId="77777777" w:rsidR="00A16735" w:rsidRPr="005E5320" w:rsidRDefault="00A16735" w:rsidP="000655E8">
            <w:pPr>
              <w:pStyle w:val="TAL"/>
            </w:pPr>
            <w:r w:rsidRPr="005E5320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F4F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PCF NF Instance.</w:t>
            </w:r>
          </w:p>
        </w:tc>
      </w:tr>
      <w:tr w:rsidR="005E5320" w:rsidRPr="005E5320" w14:paraId="76B42126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271" w14:textId="77777777" w:rsidR="00A16735" w:rsidRPr="005E5320" w:rsidRDefault="00A16735" w:rsidP="000655E8">
            <w:pPr>
              <w:pStyle w:val="TAL"/>
            </w:pPr>
            <w:r w:rsidRPr="005E5320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C11" w14:textId="77777777" w:rsidR="00A16735" w:rsidRPr="005E5320" w:rsidRDefault="00A16735" w:rsidP="000655E8">
            <w:pPr>
              <w:pStyle w:val="TAL"/>
            </w:pPr>
            <w:r w:rsidRPr="005E5320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B0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BSF NF Instance.</w:t>
            </w:r>
          </w:p>
        </w:tc>
      </w:tr>
      <w:tr w:rsidR="005E5320" w:rsidRPr="005E5320" w14:paraId="2653A44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E2E" w14:textId="77777777" w:rsidR="00A16735" w:rsidRPr="005E5320" w:rsidRDefault="00A16735" w:rsidP="000655E8">
            <w:pPr>
              <w:pStyle w:val="TAL"/>
            </w:pPr>
            <w:r w:rsidRPr="005E5320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2D3" w14:textId="77777777" w:rsidR="00A16735" w:rsidRPr="005E5320" w:rsidRDefault="00A16735" w:rsidP="000655E8">
            <w:pPr>
              <w:pStyle w:val="TAL"/>
            </w:pPr>
            <w:r w:rsidRPr="005E5320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E2B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Range of IPv4 addresses.</w:t>
            </w:r>
          </w:p>
        </w:tc>
      </w:tr>
      <w:tr w:rsidR="005E5320" w:rsidRPr="005E5320" w14:paraId="5541FB5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629" w14:textId="77777777" w:rsidR="00A16735" w:rsidRPr="005E5320" w:rsidRDefault="00A16735" w:rsidP="000655E8">
            <w:pPr>
              <w:pStyle w:val="TAL"/>
            </w:pPr>
            <w:r w:rsidRPr="005E5320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217" w14:textId="77777777" w:rsidR="00A16735" w:rsidRPr="005E5320" w:rsidRDefault="00A16735" w:rsidP="000655E8">
            <w:pPr>
              <w:pStyle w:val="TAL"/>
            </w:pPr>
            <w:r w:rsidRPr="005E5320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551D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Range of IPv6 prefixes.</w:t>
            </w:r>
          </w:p>
        </w:tc>
      </w:tr>
      <w:tr w:rsidR="005E5320" w:rsidRPr="005E5320" w14:paraId="1D63B2A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50F" w14:textId="77777777" w:rsidR="00A16735" w:rsidRPr="005E5320" w:rsidRDefault="00A16735" w:rsidP="000655E8">
            <w:pPr>
              <w:pStyle w:val="TAL"/>
            </w:pPr>
            <w:r w:rsidRPr="005E5320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C59" w14:textId="77777777" w:rsidR="00A16735" w:rsidRPr="005E5320" w:rsidRDefault="00A16735" w:rsidP="000655E8">
            <w:pPr>
              <w:pStyle w:val="TAL"/>
            </w:pPr>
            <w:r w:rsidRPr="005E5320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B62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5E5320" w:rsidRPr="005E5320" w14:paraId="236E6F2E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8011" w14:textId="77777777" w:rsidR="00A16735" w:rsidRPr="005E5320" w:rsidRDefault="00A16735" w:rsidP="000655E8">
            <w:pPr>
              <w:pStyle w:val="TAL"/>
            </w:pPr>
            <w:r w:rsidRPr="005E5320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AC7" w14:textId="77777777" w:rsidR="00A16735" w:rsidRPr="005E5320" w:rsidRDefault="00A16735" w:rsidP="000655E8">
            <w:pPr>
              <w:pStyle w:val="TAL"/>
            </w:pPr>
            <w:r w:rsidRPr="005E5320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63C0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5E5320" w:rsidRPr="005E5320" w14:paraId="34197CE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48D" w14:textId="77777777" w:rsidR="00A16735" w:rsidRPr="005E5320" w:rsidRDefault="00A16735" w:rsidP="000655E8">
            <w:pPr>
              <w:pStyle w:val="TAL"/>
            </w:pPr>
            <w:r w:rsidRPr="005E5320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1F3" w14:textId="77777777" w:rsidR="00A16735" w:rsidRPr="005E5320" w:rsidRDefault="00A16735" w:rsidP="000655E8">
            <w:pPr>
              <w:pStyle w:val="TAL"/>
            </w:pPr>
            <w:r w:rsidRPr="005E5320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9E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AMF N2 interface information</w:t>
            </w:r>
          </w:p>
        </w:tc>
      </w:tr>
      <w:tr w:rsidR="005E5320" w:rsidRPr="005E5320" w14:paraId="1A45B7B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A02" w14:textId="77777777" w:rsidR="00A16735" w:rsidRPr="005E5320" w:rsidRDefault="00A16735" w:rsidP="000655E8">
            <w:pPr>
              <w:pStyle w:val="TAL"/>
            </w:pPr>
            <w:r w:rsidRPr="005E5320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BC0" w14:textId="77777777" w:rsidR="00A16735" w:rsidRPr="005E5320" w:rsidRDefault="00A16735" w:rsidP="000655E8">
            <w:pPr>
              <w:pStyle w:val="TAL"/>
            </w:pPr>
            <w:r w:rsidRPr="005E5320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D33E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5E5320" w:rsidRPr="005E5320" w14:paraId="31A835D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256" w14:textId="77777777" w:rsidR="00A16735" w:rsidRPr="005E5320" w:rsidRDefault="00A16735" w:rsidP="000655E8">
            <w:pPr>
              <w:pStyle w:val="TAL"/>
            </w:pPr>
            <w:r w:rsidRPr="005E5320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828B" w14:textId="77777777" w:rsidR="00A16735" w:rsidRPr="005E5320" w:rsidRDefault="00A16735" w:rsidP="000655E8">
            <w:pPr>
              <w:pStyle w:val="TAL"/>
            </w:pPr>
            <w:r w:rsidRPr="005E5320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75D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Range of TACs (Tracking Area Codes).</w:t>
            </w:r>
          </w:p>
        </w:tc>
      </w:tr>
      <w:tr w:rsidR="005E5320" w:rsidRPr="005E5320" w14:paraId="2DC6D63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6A8" w14:textId="77777777" w:rsidR="00A16735" w:rsidRPr="005E5320" w:rsidRDefault="00A16735" w:rsidP="000655E8">
            <w:pPr>
              <w:pStyle w:val="TAL"/>
            </w:pPr>
            <w:r w:rsidRPr="005E5320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DBCE" w14:textId="77777777" w:rsidR="00A16735" w:rsidRPr="005E5320" w:rsidRDefault="00A16735" w:rsidP="000655E8">
            <w:pPr>
              <w:pStyle w:val="TAL"/>
            </w:pPr>
            <w:r w:rsidRPr="005E5320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05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5E5320" w:rsidRPr="005E5320" w14:paraId="44A7BF5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36C" w14:textId="77777777" w:rsidR="00A16735" w:rsidRPr="005E5320" w:rsidRDefault="00A16735" w:rsidP="000655E8">
            <w:pPr>
              <w:pStyle w:val="TAL"/>
            </w:pPr>
            <w:r w:rsidRPr="005E5320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61B" w14:textId="77777777" w:rsidR="00A16735" w:rsidRPr="005E5320" w:rsidRDefault="00A16735" w:rsidP="000655E8">
            <w:pPr>
              <w:pStyle w:val="TAL"/>
            </w:pPr>
            <w:r w:rsidRPr="005E5320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FBC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5E5320" w:rsidRPr="005E5320" w14:paraId="40B6854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900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3F23" w14:textId="77777777" w:rsidR="00A16735" w:rsidRPr="005E5320" w:rsidRDefault="00A16735" w:rsidP="000655E8">
            <w:pPr>
              <w:pStyle w:val="TAL"/>
            </w:pPr>
            <w:r w:rsidRPr="005E5320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830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5E5320" w:rsidRPr="005E5320" w14:paraId="4001F1E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FFA" w14:textId="77777777" w:rsidR="00A16735" w:rsidRPr="005E5320" w:rsidRDefault="00A16735" w:rsidP="000655E8">
            <w:pPr>
              <w:pStyle w:val="TAL"/>
            </w:pPr>
            <w:r w:rsidRPr="005E5320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ADF7" w14:textId="77777777" w:rsidR="00A16735" w:rsidRPr="005E5320" w:rsidRDefault="00A16735" w:rsidP="000655E8">
            <w:pPr>
              <w:pStyle w:val="TAL"/>
            </w:pPr>
            <w:r w:rsidRPr="005E5320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5E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CHF NF Instance.</w:t>
            </w:r>
          </w:p>
        </w:tc>
      </w:tr>
      <w:tr w:rsidR="005E5320" w:rsidRPr="005E5320" w14:paraId="6E34602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B1E" w14:textId="77777777" w:rsidR="00A16735" w:rsidRPr="005E5320" w:rsidRDefault="00A16735" w:rsidP="000655E8">
            <w:pPr>
              <w:pStyle w:val="TAL"/>
            </w:pPr>
            <w:r w:rsidRPr="005E5320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826" w14:textId="77777777" w:rsidR="00A16735" w:rsidRPr="005E5320" w:rsidRDefault="00A16735" w:rsidP="000655E8">
            <w:pPr>
              <w:pStyle w:val="TAL"/>
            </w:pPr>
            <w:r w:rsidRPr="005E5320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0A3B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Range of PLMN IDs.</w:t>
            </w:r>
          </w:p>
        </w:tc>
      </w:tr>
      <w:tr w:rsidR="005E5320" w:rsidRPr="005E5320" w14:paraId="12EAFC19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FDB" w14:textId="77777777" w:rsidR="00A16735" w:rsidRPr="005E5320" w:rsidRDefault="00A16735" w:rsidP="000655E8">
            <w:pPr>
              <w:pStyle w:val="TAL"/>
            </w:pPr>
            <w:r w:rsidRPr="005E5320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C22E" w14:textId="77777777" w:rsidR="00A16735" w:rsidRPr="005E5320" w:rsidRDefault="00A16735" w:rsidP="000655E8">
            <w:pPr>
              <w:pStyle w:val="TAL"/>
            </w:pPr>
            <w:r w:rsidRPr="005E5320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2E9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5E5320" w:rsidRPr="005E5320" w14:paraId="3E5EA17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91F" w14:textId="77777777" w:rsidR="00A16735" w:rsidRPr="005E5320" w:rsidRDefault="00A16735" w:rsidP="000655E8">
            <w:pPr>
              <w:pStyle w:val="TAL"/>
            </w:pPr>
            <w:r w:rsidRPr="005E5320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1C1" w14:textId="77777777" w:rsidR="00A16735" w:rsidRPr="005E5320" w:rsidRDefault="00A16735" w:rsidP="000655E8">
            <w:pPr>
              <w:pStyle w:val="TAL"/>
            </w:pPr>
            <w:r w:rsidRPr="005E5320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7FF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given NF Instance Id.</w:t>
            </w:r>
          </w:p>
        </w:tc>
      </w:tr>
      <w:tr w:rsidR="005E5320" w:rsidRPr="005E5320" w14:paraId="7512ECA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6D3" w14:textId="77777777" w:rsidR="00A16735" w:rsidRPr="005E5320" w:rsidRDefault="00A16735" w:rsidP="000655E8">
            <w:pPr>
              <w:pStyle w:val="TAL"/>
            </w:pPr>
            <w:r w:rsidRPr="005E5320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E242" w14:textId="77777777" w:rsidR="00A16735" w:rsidRPr="005E5320" w:rsidRDefault="00A16735" w:rsidP="000655E8">
            <w:pPr>
              <w:pStyle w:val="TAL"/>
            </w:pPr>
            <w:r w:rsidRPr="005E5320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D2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5E5320" w:rsidRPr="005E5320" w14:paraId="5AD17CA3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BE5" w14:textId="77777777" w:rsidR="00A16735" w:rsidRPr="005E5320" w:rsidRDefault="00A16735" w:rsidP="000655E8">
            <w:pPr>
              <w:pStyle w:val="TAL"/>
            </w:pPr>
            <w:r w:rsidRPr="005E5320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3292" w14:textId="77777777" w:rsidR="00A16735" w:rsidRPr="005E5320" w:rsidRDefault="00A16735" w:rsidP="000655E8">
            <w:pPr>
              <w:pStyle w:val="TAL"/>
            </w:pPr>
            <w:r w:rsidRPr="005E5320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7E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5E5320" w:rsidRPr="005E5320" w14:paraId="61484F0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EA2" w14:textId="77777777" w:rsidR="00A16735" w:rsidRPr="005E5320" w:rsidRDefault="00A16735" w:rsidP="000655E8">
            <w:pPr>
              <w:pStyle w:val="TAL"/>
            </w:pPr>
            <w:r w:rsidRPr="005E5320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7962" w14:textId="77777777" w:rsidR="00A16735" w:rsidRPr="005E5320" w:rsidRDefault="00A16735" w:rsidP="000655E8">
            <w:pPr>
              <w:pStyle w:val="TAL"/>
            </w:pPr>
            <w:r w:rsidRPr="005E5320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151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5E5320" w:rsidRPr="005E5320" w14:paraId="14F023D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C19" w14:textId="77777777" w:rsidR="00A16735" w:rsidRPr="005E5320" w:rsidRDefault="00A16735" w:rsidP="000655E8">
            <w:pPr>
              <w:pStyle w:val="TAL"/>
            </w:pPr>
            <w:r w:rsidRPr="005E5320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944" w14:textId="77777777" w:rsidR="00A16735" w:rsidRPr="005E5320" w:rsidRDefault="00A16735" w:rsidP="000655E8">
            <w:pPr>
              <w:pStyle w:val="TAL"/>
            </w:pPr>
            <w:r w:rsidRPr="005E5320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BE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5E5320" w:rsidRPr="005E5320" w14:paraId="43549C8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00B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2A4" w14:textId="77777777" w:rsidR="00A16735" w:rsidRPr="005E5320" w:rsidRDefault="00A16735" w:rsidP="000655E8">
            <w:pPr>
              <w:pStyle w:val="TAL"/>
            </w:pPr>
            <w:r w:rsidRPr="005E5320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5F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5E5320" w:rsidRPr="005E5320" w14:paraId="34A1824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CD8C" w14:textId="77777777" w:rsidR="00A16735" w:rsidRPr="005E5320" w:rsidRDefault="00A16735" w:rsidP="000655E8">
            <w:pPr>
              <w:pStyle w:val="TAL"/>
            </w:pPr>
            <w:r w:rsidRPr="005E5320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9EC" w14:textId="77777777" w:rsidR="00A16735" w:rsidRPr="005E5320" w:rsidRDefault="00A16735" w:rsidP="000655E8">
            <w:pPr>
              <w:pStyle w:val="TAL"/>
            </w:pPr>
            <w:r w:rsidRPr="005E5320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FD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5E5320" w:rsidRPr="005E5320" w14:paraId="7147E5F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291" w14:textId="77777777" w:rsidR="00A16735" w:rsidRPr="005E5320" w:rsidRDefault="00A16735" w:rsidP="000655E8">
            <w:pPr>
              <w:pStyle w:val="TAL"/>
            </w:pPr>
            <w:r w:rsidRPr="005E5320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96C" w14:textId="77777777" w:rsidR="00A16735" w:rsidRPr="005E5320" w:rsidRDefault="00A16735" w:rsidP="000655E8">
            <w:pPr>
              <w:pStyle w:val="TAL"/>
            </w:pPr>
            <w:r w:rsidRPr="005E5320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586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5E5320" w:rsidRPr="005E5320" w14:paraId="28FE288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7663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F60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6.1.6.2.</w:t>
            </w:r>
            <w:r w:rsidRPr="005E5320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FA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5E5320" w:rsidRPr="005E5320" w14:paraId="6EDFC97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B55B" w14:textId="77777777" w:rsidR="00A16735" w:rsidRPr="005E5320" w:rsidRDefault="00A16735" w:rsidP="000655E8">
            <w:pPr>
              <w:pStyle w:val="TAL"/>
            </w:pPr>
            <w:r w:rsidRPr="005E5320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B63" w14:textId="77777777" w:rsidR="00A16735" w:rsidRPr="005E5320" w:rsidRDefault="00A16735" w:rsidP="000655E8">
            <w:pPr>
              <w:pStyle w:val="TAL"/>
            </w:pPr>
            <w:r w:rsidRPr="005E5320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722B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NWDAF NF Instance.</w:t>
            </w:r>
          </w:p>
        </w:tc>
      </w:tr>
      <w:tr w:rsidR="005E5320" w:rsidRPr="005E5320" w14:paraId="78C0F77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BF03" w14:textId="77777777" w:rsidR="00A16735" w:rsidRPr="005E5320" w:rsidRDefault="00A16735" w:rsidP="000655E8">
            <w:pPr>
              <w:pStyle w:val="TAL"/>
            </w:pPr>
            <w:r w:rsidRPr="005E5320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568" w14:textId="77777777" w:rsidR="00A16735" w:rsidRPr="005E5320" w:rsidRDefault="00A16735" w:rsidP="000655E8">
            <w:pPr>
              <w:pStyle w:val="TAL"/>
            </w:pPr>
            <w:r w:rsidRPr="005E5320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7CEA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LMF NF Instance.</w:t>
            </w:r>
          </w:p>
        </w:tc>
      </w:tr>
      <w:tr w:rsidR="005E5320" w:rsidRPr="005E5320" w14:paraId="0A62B3B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379" w14:textId="77777777" w:rsidR="00A16735" w:rsidRPr="005E5320" w:rsidRDefault="00A16735" w:rsidP="000655E8">
            <w:pPr>
              <w:pStyle w:val="TAL"/>
            </w:pPr>
            <w:r w:rsidRPr="005E5320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186" w14:textId="77777777" w:rsidR="00A16735" w:rsidRPr="005E5320" w:rsidRDefault="00A16735" w:rsidP="000655E8">
            <w:pPr>
              <w:pStyle w:val="TAL"/>
            </w:pPr>
            <w:r w:rsidRPr="005E5320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73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GMLC NF Instance.</w:t>
            </w:r>
          </w:p>
        </w:tc>
      </w:tr>
      <w:tr w:rsidR="005E5320" w:rsidRPr="005E5320" w14:paraId="0E707854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F4D" w14:textId="77777777" w:rsidR="00A16735" w:rsidRPr="005E5320" w:rsidRDefault="00A16735" w:rsidP="000655E8">
            <w:pPr>
              <w:pStyle w:val="TAL"/>
            </w:pPr>
            <w:r w:rsidRPr="005E5320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732" w14:textId="77777777" w:rsidR="00A16735" w:rsidRPr="005E5320" w:rsidRDefault="00A16735" w:rsidP="000655E8">
            <w:pPr>
              <w:pStyle w:val="TAL"/>
            </w:pPr>
            <w:r w:rsidRPr="005E5320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1CF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NEF NF Instance.</w:t>
            </w:r>
          </w:p>
        </w:tc>
      </w:tr>
      <w:tr w:rsidR="005E5320" w:rsidRPr="005E5320" w14:paraId="5E2AD194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82C" w14:textId="77777777" w:rsidR="00A16735" w:rsidRPr="005E5320" w:rsidRDefault="00A16735" w:rsidP="000655E8">
            <w:pPr>
              <w:pStyle w:val="TAL"/>
            </w:pPr>
            <w:r w:rsidRPr="005E5320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78AB" w14:textId="77777777" w:rsidR="00A16735" w:rsidRPr="005E5320" w:rsidRDefault="00A16735" w:rsidP="000655E8">
            <w:pPr>
              <w:pStyle w:val="TAL"/>
            </w:pPr>
            <w:r w:rsidRPr="005E5320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2F2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5E5320" w:rsidRPr="005E5320" w14:paraId="486506E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64B" w14:textId="77777777" w:rsidR="00A16735" w:rsidRPr="005E5320" w:rsidRDefault="00A16735" w:rsidP="000655E8">
            <w:pPr>
              <w:pStyle w:val="TAL"/>
            </w:pPr>
            <w:r w:rsidRPr="005E5320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2877" w14:textId="77777777" w:rsidR="00A16735" w:rsidRPr="005E5320" w:rsidRDefault="00A16735" w:rsidP="000655E8">
            <w:pPr>
              <w:pStyle w:val="TAL"/>
            </w:pPr>
            <w:r w:rsidRPr="005E5320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010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5E5320" w:rsidRPr="005E5320" w14:paraId="55903CAB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17A5" w14:textId="77777777" w:rsidR="00A16735" w:rsidRPr="005E5320" w:rsidRDefault="00A16735" w:rsidP="000655E8">
            <w:pPr>
              <w:pStyle w:val="TAL"/>
            </w:pPr>
            <w:r w:rsidRPr="005E5320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092" w14:textId="77777777" w:rsidR="00A16735" w:rsidRPr="005E5320" w:rsidRDefault="00A16735" w:rsidP="000655E8">
            <w:pPr>
              <w:pStyle w:val="TAL"/>
            </w:pPr>
            <w:r w:rsidRPr="005E5320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600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the W-AGF endpoints.</w:t>
            </w:r>
          </w:p>
        </w:tc>
      </w:tr>
      <w:tr w:rsidR="005E5320" w:rsidRPr="005E5320" w14:paraId="3C1636CE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0D4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  <w:lang w:eastAsia="zh-CN"/>
              </w:rPr>
              <w:t>T</w:t>
            </w:r>
            <w:r w:rsidRPr="005E5320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8D4A" w14:textId="77777777" w:rsidR="00A16735" w:rsidRPr="005E5320" w:rsidRDefault="00A16735" w:rsidP="000655E8">
            <w:pPr>
              <w:pStyle w:val="TAL"/>
            </w:pPr>
            <w:r w:rsidRPr="005E5320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32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the TNGF endpoints.</w:t>
            </w:r>
          </w:p>
        </w:tc>
      </w:tr>
      <w:tr w:rsidR="005E5320" w:rsidRPr="005E5320" w14:paraId="36F1C67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30A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472E" w14:textId="77777777" w:rsidR="00A16735" w:rsidRPr="005E5320" w:rsidRDefault="00A16735" w:rsidP="000655E8">
            <w:pPr>
              <w:pStyle w:val="TAL"/>
            </w:pPr>
            <w:r w:rsidRPr="005E5320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93AB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P-CSCF NF Instance.</w:t>
            </w:r>
          </w:p>
        </w:tc>
      </w:tr>
      <w:tr w:rsidR="005E5320" w:rsidRPr="005E5320" w14:paraId="4CA900C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CD1" w14:textId="77777777" w:rsidR="00A16735" w:rsidRPr="005E5320" w:rsidRDefault="00A16735" w:rsidP="000655E8">
            <w:pPr>
              <w:pStyle w:val="TAL"/>
            </w:pPr>
            <w:r w:rsidRPr="005E5320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EBB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6.1.6.2.</w:t>
            </w:r>
            <w:r w:rsidRPr="005E5320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8B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5E5320" w:rsidRPr="005E5320" w14:paraId="296F4D9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C5C3" w14:textId="77777777" w:rsidR="00A16735" w:rsidRPr="005E5320" w:rsidRDefault="00A16735" w:rsidP="000655E8">
            <w:pPr>
              <w:pStyle w:val="TAL"/>
            </w:pPr>
            <w:r w:rsidRPr="005E5320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9CB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6.1.6.2.</w:t>
            </w:r>
            <w:r w:rsidRPr="005E5320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442E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5E5320" w:rsidRPr="005E5320" w14:paraId="57C8CDE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CA7" w14:textId="77777777" w:rsidR="00A16735" w:rsidRPr="005E5320" w:rsidRDefault="00A16735" w:rsidP="000655E8">
            <w:pPr>
              <w:pStyle w:val="TAL"/>
            </w:pPr>
            <w:r w:rsidRPr="005E5320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AA7D" w14:textId="77777777" w:rsidR="00A16735" w:rsidRPr="005E5320" w:rsidRDefault="00A16735" w:rsidP="000655E8">
            <w:pPr>
              <w:pStyle w:val="TAL"/>
            </w:pPr>
            <w:r w:rsidRPr="005E5320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C6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generic NF Instance.</w:t>
            </w:r>
          </w:p>
        </w:tc>
      </w:tr>
      <w:tr w:rsidR="005E5320" w:rsidRPr="005E5320" w14:paraId="79832BC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021" w14:textId="77777777" w:rsidR="00A16735" w:rsidRPr="005E5320" w:rsidRDefault="00A16735" w:rsidP="000655E8">
            <w:pPr>
              <w:pStyle w:val="TAL"/>
            </w:pPr>
            <w:r w:rsidRPr="005E5320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815" w14:textId="77777777" w:rsidR="00A16735" w:rsidRPr="005E5320" w:rsidRDefault="00A16735" w:rsidP="000655E8">
            <w:pPr>
              <w:pStyle w:val="TAL"/>
            </w:pPr>
            <w:r w:rsidRPr="005E5320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C2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HSS NF Instance.</w:t>
            </w:r>
          </w:p>
        </w:tc>
      </w:tr>
      <w:tr w:rsidR="005E5320" w:rsidRPr="005E5320" w14:paraId="26DA3C0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EC9A" w14:textId="77777777" w:rsidR="00A16735" w:rsidRPr="005E5320" w:rsidRDefault="00A16735" w:rsidP="000655E8">
            <w:pPr>
              <w:pStyle w:val="TAL"/>
            </w:pPr>
            <w:r w:rsidRPr="005E5320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27A" w14:textId="77777777" w:rsidR="00A16735" w:rsidRPr="005E5320" w:rsidRDefault="00A16735" w:rsidP="000655E8">
            <w:pPr>
              <w:pStyle w:val="TAL"/>
            </w:pPr>
            <w:r w:rsidRPr="005E5320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6B0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5E5320" w:rsidRPr="005E5320" w14:paraId="2072FECB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EC0D" w14:textId="77777777" w:rsidR="00A16735" w:rsidRPr="005E5320" w:rsidRDefault="00A16735" w:rsidP="000655E8">
            <w:pPr>
              <w:pStyle w:val="TAL"/>
            </w:pPr>
            <w:r w:rsidRPr="005E5320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199" w14:textId="77777777" w:rsidR="00A16735" w:rsidRPr="005E5320" w:rsidRDefault="00A16735" w:rsidP="000655E8">
            <w:pPr>
              <w:pStyle w:val="TAL"/>
            </w:pPr>
            <w:r w:rsidRPr="005E5320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3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5E5320" w:rsidRPr="005E5320" w14:paraId="0DF9EDD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CF9" w14:textId="77777777" w:rsidR="00A16735" w:rsidRPr="005E5320" w:rsidRDefault="00A16735" w:rsidP="000655E8">
            <w:pPr>
              <w:pStyle w:val="TAL"/>
            </w:pPr>
            <w:r w:rsidRPr="005E5320"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462" w14:textId="77777777" w:rsidR="00A16735" w:rsidRPr="005E5320" w:rsidRDefault="00A16735" w:rsidP="000655E8">
            <w:pPr>
              <w:pStyle w:val="TAL"/>
            </w:pPr>
            <w:r w:rsidRPr="005E5320"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B0B" w14:textId="77777777" w:rsidR="00A16735" w:rsidRPr="005E5320" w:rsidRDefault="00727B26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5E5320" w:rsidRPr="005E5320" w14:paraId="180D759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B18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  <w:lang w:eastAsia="zh-CN"/>
              </w:rPr>
              <w:t>T</w:t>
            </w:r>
            <w:r w:rsidRPr="005E5320">
              <w:rPr>
                <w:lang w:eastAsia="zh-CN"/>
              </w:rPr>
              <w:t>wifInfo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052" w14:textId="77777777" w:rsidR="00A16735" w:rsidRPr="005E5320" w:rsidRDefault="00A16735" w:rsidP="000655E8">
            <w:pPr>
              <w:pStyle w:val="TAL"/>
            </w:pPr>
            <w:r w:rsidRPr="005E5320">
              <w:t>6.1.6.2.61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0326" w14:textId="77777777" w:rsidR="00A16735" w:rsidRPr="005E5320" w:rsidRDefault="00727B26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5E5320" w:rsidRPr="005E5320" w14:paraId="4F6CDDB6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356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922" w14:textId="77777777" w:rsidR="00A16735" w:rsidRPr="005E5320" w:rsidRDefault="00A16735" w:rsidP="000655E8">
            <w:pPr>
              <w:pStyle w:val="TAL"/>
            </w:pPr>
            <w:r w:rsidRPr="005E5320"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6F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5E5320" w:rsidRPr="005E5320" w14:paraId="52D4EA5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0DD" w14:textId="77777777" w:rsidR="00A16735" w:rsidRPr="005E5320" w:rsidRDefault="00A16735" w:rsidP="000655E8">
            <w:pPr>
              <w:pStyle w:val="TAL"/>
            </w:pPr>
            <w:r w:rsidRPr="005E5320"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2E3" w14:textId="77777777" w:rsidR="00A16735" w:rsidRPr="005E5320" w:rsidRDefault="00A16735" w:rsidP="000655E8">
            <w:pPr>
              <w:pStyle w:val="TAL"/>
            </w:pPr>
            <w:r w:rsidRPr="005E5320"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59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related to UDSF</w:t>
            </w:r>
          </w:p>
        </w:tc>
      </w:tr>
      <w:tr w:rsidR="005E5320" w:rsidRPr="005E5320" w14:paraId="6875B69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F73" w14:textId="77777777" w:rsidR="002F3179" w:rsidRPr="005E5320" w:rsidRDefault="002F3179" w:rsidP="002F3179">
            <w:pPr>
              <w:pStyle w:val="TAL"/>
            </w:pPr>
            <w:r w:rsidRPr="005E5320">
              <w:t>ScpInfo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26F" w14:textId="77777777" w:rsidR="002F3179" w:rsidRPr="005E5320" w:rsidRDefault="002F3179" w:rsidP="002F3179">
            <w:pPr>
              <w:pStyle w:val="TAL"/>
            </w:pPr>
            <w:r w:rsidRPr="005E5320">
              <w:t>6.1.6.2.65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622" w14:textId="77777777" w:rsidR="002F3179" w:rsidRPr="005E5320" w:rsidRDefault="002F3179" w:rsidP="002F3179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SCP Instance</w:t>
            </w:r>
          </w:p>
        </w:tc>
      </w:tr>
      <w:tr w:rsidR="005E5320" w:rsidRPr="005E5320" w14:paraId="6C22205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3141" w14:textId="77777777" w:rsidR="002F3179" w:rsidRPr="005E5320" w:rsidRDefault="002F3179" w:rsidP="002F3179">
            <w:pPr>
              <w:pStyle w:val="TAL"/>
            </w:pPr>
            <w:r w:rsidRPr="005E5320"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609" w14:textId="77777777" w:rsidR="002F3179" w:rsidRPr="005E5320" w:rsidRDefault="002F3179" w:rsidP="002F3179">
            <w:pPr>
              <w:pStyle w:val="TAL"/>
            </w:pPr>
            <w:r w:rsidRPr="005E5320">
              <w:t>6.1.6.2.66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C51" w14:textId="77777777" w:rsidR="002F3179" w:rsidRPr="005E5320" w:rsidRDefault="002F3179" w:rsidP="002F3179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SCP domain information</w:t>
            </w:r>
          </w:p>
        </w:tc>
      </w:tr>
      <w:tr w:rsidR="005E5320" w:rsidRPr="005E5320" w14:paraId="1A6B0C8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9F8A" w14:textId="77777777" w:rsidR="002F3179" w:rsidRPr="005E5320" w:rsidRDefault="002F3179" w:rsidP="002F3179">
            <w:pPr>
              <w:pStyle w:val="TAL"/>
            </w:pPr>
            <w:r w:rsidRPr="005E5320"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DBD" w14:textId="77777777" w:rsidR="002F3179" w:rsidRPr="005E5320" w:rsidRDefault="002F3179" w:rsidP="002F3179">
            <w:pPr>
              <w:pStyle w:val="TAL"/>
            </w:pPr>
            <w:r w:rsidRPr="005E5320">
              <w:t>6.1.6.2.67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832" w14:textId="77777777" w:rsidR="002F3179" w:rsidRPr="005E5320" w:rsidRDefault="002F3179" w:rsidP="002F3179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5E5320" w:rsidRPr="005E5320" w14:paraId="2A3C3523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271" w14:textId="77777777" w:rsidR="0064124A" w:rsidRPr="005E5320" w:rsidRDefault="0064124A" w:rsidP="0064124A">
            <w:pPr>
              <w:pStyle w:val="TAL"/>
            </w:pPr>
            <w:r w:rsidRPr="005E5320"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5E67" w14:textId="77777777" w:rsidR="0064124A" w:rsidRPr="005E5320" w:rsidRDefault="0064124A" w:rsidP="0064124A">
            <w:pPr>
              <w:pStyle w:val="TAL"/>
            </w:pPr>
            <w:r w:rsidRPr="005E5320"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57C" w14:textId="77777777" w:rsidR="0064124A" w:rsidRPr="005E5320" w:rsidRDefault="0064124A" w:rsidP="0064124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Communication options of the NRF</w:t>
            </w:r>
          </w:p>
        </w:tc>
      </w:tr>
      <w:tr w:rsidR="005E5320" w:rsidRPr="005E5320" w14:paraId="5749854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74E" w14:textId="77777777" w:rsidR="004B0D7A" w:rsidRPr="005E5320" w:rsidRDefault="004B0D7A" w:rsidP="0064124A">
            <w:pPr>
              <w:pStyle w:val="TAL"/>
            </w:pPr>
            <w:r w:rsidRPr="005E5320"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3223" w14:textId="77777777" w:rsidR="004B0D7A" w:rsidRPr="005E5320" w:rsidRDefault="004B0D7A" w:rsidP="0064124A">
            <w:pPr>
              <w:pStyle w:val="TAL"/>
            </w:pPr>
            <w:r w:rsidRPr="005E5320"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AA6" w14:textId="56D145CB" w:rsidR="004B0D7A" w:rsidRPr="005E5320" w:rsidRDefault="004B0D7A" w:rsidP="0064124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 Instances (NWDAFs), identified by Analytics ID(s)</w:t>
            </w:r>
            <w:r w:rsidR="00084782" w:rsidRPr="005E5320"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="00084782" w:rsidRPr="005E5320">
              <w:rPr>
                <w:rFonts w:cs="Arial"/>
                <w:szCs w:val="18"/>
                <w:lang w:eastAsia="zh-CN"/>
              </w:rPr>
              <w:t>NWDAF Serving Area information</w:t>
            </w:r>
            <w:r w:rsidR="00084782" w:rsidRPr="005E5320">
              <w:rPr>
                <w:rFonts w:cs="Arial" w:hint="eastAsia"/>
                <w:szCs w:val="18"/>
                <w:lang w:eastAsia="zh-CN"/>
              </w:rPr>
              <w:t>,</w:t>
            </w:r>
            <w:r w:rsidR="00084782" w:rsidRPr="005E5320">
              <w:t xml:space="preserve"> </w:t>
            </w:r>
            <w:r w:rsidR="00084782" w:rsidRPr="005E5320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 w:rsidR="00084782" w:rsidRPr="005E532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E5320" w:rsidRPr="005E5320" w14:paraId="2ABF145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08F" w14:textId="632CAEBC" w:rsidR="004B0D7A" w:rsidRPr="005E5320" w:rsidRDefault="004B0D7A" w:rsidP="0064124A">
            <w:pPr>
              <w:pStyle w:val="TAL"/>
            </w:pPr>
            <w:r w:rsidRPr="005E5320">
              <w:t>NefCon</w:t>
            </w:r>
            <w:r w:rsidR="004C15A3" w:rsidRPr="005E5320">
              <w:t>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E47" w14:textId="77777777" w:rsidR="004B0D7A" w:rsidRPr="005E5320" w:rsidRDefault="004B0D7A" w:rsidP="0064124A">
            <w:pPr>
              <w:pStyle w:val="TAL"/>
            </w:pPr>
            <w:r w:rsidRPr="005E5320"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A27C" w14:textId="7AC05E17" w:rsidR="004B0D7A" w:rsidRPr="005E5320" w:rsidRDefault="004B0D7A" w:rsidP="0064124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Subscription to a set of NF Instances (NEFs), identified by Event ID(s) provided by AF</w:t>
            </w:r>
            <w:r w:rsidR="004C15A3" w:rsidRPr="005E5320"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="004C15A3" w:rsidRPr="005E5320">
              <w:rPr>
                <w:lang w:eastAsia="zh-CN"/>
              </w:rPr>
              <w:t>S-NSSAI(s), AF Instance ID, Application Identifier, External Identifier, External Group Identifier, or domain name</w:t>
            </w:r>
            <w:r w:rsidR="004C15A3" w:rsidRPr="005E5320">
              <w:rPr>
                <w:rFonts w:hint="eastAsia"/>
                <w:lang w:eastAsia="zh-CN"/>
              </w:rPr>
              <w:t>.</w:t>
            </w:r>
          </w:p>
        </w:tc>
      </w:tr>
      <w:tr w:rsidR="005E5320" w:rsidRPr="005E5320" w14:paraId="4A9AF13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989" w14:textId="408A09B7" w:rsidR="005D1717" w:rsidRPr="005E5320" w:rsidRDefault="005D1717" w:rsidP="005D1717">
            <w:pPr>
              <w:pStyle w:val="TAL"/>
            </w:pPr>
            <w:r w:rsidRPr="005E5320"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09B" w14:textId="5B662DD4" w:rsidR="005D1717" w:rsidRPr="005E5320" w:rsidRDefault="005D1717" w:rsidP="005D1717">
            <w:pPr>
              <w:pStyle w:val="TAL"/>
            </w:pPr>
            <w:r w:rsidRPr="005E5320">
              <w:rPr>
                <w:rFonts w:hint="eastAsia"/>
                <w:lang w:eastAsia="zh-CN"/>
              </w:rPr>
              <w:t>6.1.6.2.</w:t>
            </w:r>
            <w:r w:rsidRPr="005E5320"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39F" w14:textId="3F04FBE2" w:rsidR="005D1717" w:rsidRPr="005E5320" w:rsidRDefault="005D1717" w:rsidP="005D171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 w:rsidRPr="005E5320">
              <w:rPr>
                <w:rFonts w:cs="Arial"/>
                <w:szCs w:val="18"/>
                <w:lang w:eastAsia="zh-CN"/>
              </w:rPr>
              <w:t>containing</w:t>
            </w:r>
            <w:r w:rsidRPr="005E5320"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5E5320" w:rsidRPr="005E5320" w14:paraId="440ADCA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DB06" w14:textId="6FAD7644" w:rsidR="00231F4C" w:rsidRPr="005E5320" w:rsidRDefault="00231F4C" w:rsidP="00231F4C">
            <w:pPr>
              <w:pStyle w:val="TAL"/>
              <w:rPr>
                <w:lang w:eastAsia="zh-CN"/>
              </w:rPr>
            </w:pPr>
            <w:r w:rsidRPr="005E5320">
              <w:t>SeppInfo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252" w14:textId="1E6E4405" w:rsidR="00231F4C" w:rsidRPr="005E5320" w:rsidRDefault="00231F4C" w:rsidP="00231F4C">
            <w:pPr>
              <w:pStyle w:val="TAL"/>
              <w:rPr>
                <w:lang w:eastAsia="zh-CN"/>
              </w:rPr>
            </w:pPr>
            <w:r w:rsidRPr="005E5320">
              <w:t>6.1.6.2.72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5605" w14:textId="2C8D31B8" w:rsidR="00231F4C" w:rsidRPr="005E5320" w:rsidRDefault="00231F4C" w:rsidP="00231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</w:rPr>
              <w:t>Information of a SEPP Instance</w:t>
            </w:r>
          </w:p>
        </w:tc>
      </w:tr>
      <w:tr w:rsidR="005E5320" w:rsidRPr="005E5320" w14:paraId="276085B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257" w14:textId="4636C011" w:rsidR="00651D0A" w:rsidRPr="005E5320" w:rsidRDefault="00651D0A" w:rsidP="00651D0A">
            <w:pPr>
              <w:pStyle w:val="TAL"/>
            </w:pPr>
            <w:r w:rsidRPr="005E5320">
              <w:rPr>
                <w:rFonts w:hint="eastAsia"/>
                <w:lang w:eastAsia="zh-CN"/>
              </w:rPr>
              <w:t>A</w:t>
            </w:r>
            <w:r w:rsidRPr="005E5320"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745" w14:textId="6C22D3D3" w:rsidR="00651D0A" w:rsidRPr="005E5320" w:rsidRDefault="00651D0A" w:rsidP="00651D0A">
            <w:pPr>
              <w:pStyle w:val="TAL"/>
            </w:pPr>
            <w:r w:rsidRPr="005E5320"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365E" w14:textId="0435E843" w:rsidR="00651D0A" w:rsidRPr="005E5320" w:rsidRDefault="00651D0A" w:rsidP="00651D0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AAnF NF Instance.</w:t>
            </w:r>
          </w:p>
        </w:tc>
      </w:tr>
      <w:tr w:rsidR="005E5320" w:rsidRPr="005E5320" w14:paraId="5527133E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1511" w14:textId="395C0BBF" w:rsidR="00EC0879" w:rsidRPr="005E5320" w:rsidRDefault="00EC0879" w:rsidP="00EC0879">
            <w:pPr>
              <w:pStyle w:val="TAL"/>
              <w:rPr>
                <w:lang w:eastAsia="zh-CN"/>
              </w:rPr>
            </w:pPr>
            <w:r w:rsidRPr="005E5320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1A0B" w14:textId="120BAD46" w:rsidR="00EC0879" w:rsidRPr="005E5320" w:rsidRDefault="00EC0879" w:rsidP="00EC0879">
            <w:pPr>
              <w:pStyle w:val="TAL"/>
            </w:pPr>
            <w:r w:rsidRPr="005E5320">
              <w:rPr>
                <w:rFonts w:eastAsia="DengXian" w:cs="Arial" w:hint="eastAsia"/>
                <w:lang w:eastAsia="zh-CN"/>
              </w:rPr>
              <w:t>6.1.6.2.</w:t>
            </w:r>
            <w:r w:rsidRPr="005E5320"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548" w14:textId="54211380" w:rsidR="00EC0879" w:rsidRPr="005E5320" w:rsidRDefault="00EC0879" w:rsidP="00EC0879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eastAsia="DengXian" w:cs="Arial"/>
                <w:szCs w:val="18"/>
              </w:rPr>
              <w:t xml:space="preserve">Information of a </w:t>
            </w:r>
            <w:r w:rsidRPr="005E5320"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5E53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5E5320" w:rsidRPr="005E5320" w14:paraId="052EF94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24C" w14:textId="2E425078" w:rsidR="00023472" w:rsidRPr="005E5320" w:rsidRDefault="00023472" w:rsidP="00023472">
            <w:pPr>
              <w:pStyle w:val="TAL"/>
              <w:rPr>
                <w:rFonts w:eastAsia="DengXian" w:cs="Arial"/>
                <w:lang w:eastAsia="zh-CN"/>
              </w:rPr>
            </w:pPr>
            <w:r w:rsidRPr="005E5320">
              <w:t>MfafInfo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844" w14:textId="0898BDBF" w:rsidR="00023472" w:rsidRPr="005E5320" w:rsidRDefault="00023472" w:rsidP="00023472">
            <w:pPr>
              <w:pStyle w:val="TAL"/>
              <w:rPr>
                <w:rFonts w:eastAsia="DengXian" w:cs="Arial"/>
                <w:lang w:eastAsia="zh-CN"/>
              </w:rPr>
            </w:pPr>
            <w:r w:rsidRPr="005E5320">
              <w:t>6.1.6.2.75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1FCE" w14:textId="7BB4572C" w:rsidR="00023472" w:rsidRPr="005E5320" w:rsidRDefault="00023472" w:rsidP="00023472">
            <w:pPr>
              <w:pStyle w:val="TAL"/>
              <w:rPr>
                <w:rFonts w:eastAsia="DengXian"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the MFAF NF Instance.</w:t>
            </w:r>
          </w:p>
        </w:tc>
      </w:tr>
      <w:tr w:rsidR="005E5320" w:rsidRPr="005E5320" w14:paraId="48AD28D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FCF" w14:textId="35983836" w:rsidR="00483DCA" w:rsidRPr="005E5320" w:rsidRDefault="00483DCA" w:rsidP="00483DCA">
            <w:pPr>
              <w:pStyle w:val="TAL"/>
            </w:pPr>
            <w:r w:rsidRPr="005E5320">
              <w:rPr>
                <w:lang w:eastAsia="zh-CN"/>
              </w:rPr>
              <w:t>Nwdaf</w:t>
            </w:r>
            <w:r w:rsidRPr="005E5320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5AC" w14:textId="2D46B20C" w:rsidR="00483DCA" w:rsidRPr="005E5320" w:rsidRDefault="00483DCA" w:rsidP="00483DCA">
            <w:pPr>
              <w:pStyle w:val="TAL"/>
            </w:pPr>
            <w:r w:rsidRPr="005E5320"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0A5" w14:textId="49003A55" w:rsidR="00483DCA" w:rsidRPr="005E5320" w:rsidRDefault="00483DCA" w:rsidP="00483DC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I</w:t>
            </w:r>
            <w:r w:rsidRPr="005E5320"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5E5320" w:rsidRPr="005E5320" w14:paraId="0AA9344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CAB1" w14:textId="11519D61" w:rsidR="00EB2BB8" w:rsidRPr="005E5320" w:rsidRDefault="00EB2BB8" w:rsidP="00EB2BB8">
            <w:pPr>
              <w:pStyle w:val="TAL"/>
              <w:rPr>
                <w:lang w:eastAsia="zh-CN"/>
              </w:rPr>
            </w:pPr>
            <w:r w:rsidRPr="005E5320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D745" w14:textId="0C9E79F4" w:rsidR="00EB2BB8" w:rsidRPr="005E5320" w:rsidRDefault="00EB2BB8" w:rsidP="00EB2BB8">
            <w:pPr>
              <w:pStyle w:val="TAL"/>
            </w:pPr>
            <w:r w:rsidRPr="005E5320">
              <w:t>6.1.6.2.</w:t>
            </w:r>
            <w:r w:rsidR="00515730" w:rsidRPr="005E5320"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C48" w14:textId="7B851410" w:rsidR="00EB2BB8" w:rsidRPr="005E5320" w:rsidRDefault="00EB2BB8" w:rsidP="00EB2B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</w:rPr>
              <w:t>Information of a DCCF NF Instance.</w:t>
            </w:r>
          </w:p>
        </w:tc>
      </w:tr>
      <w:tr w:rsidR="005E5320" w:rsidRPr="005E5320" w14:paraId="4F3E5BE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77ED" w14:textId="0640CA9F" w:rsidR="00F04C0A" w:rsidRPr="005E5320" w:rsidRDefault="00F04C0A" w:rsidP="00F04C0A">
            <w:pPr>
              <w:pStyle w:val="TAL"/>
            </w:pPr>
            <w:r w:rsidRPr="005E5320">
              <w:t>NsacfInfo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D23" w14:textId="2445E8E9" w:rsidR="00F04C0A" w:rsidRPr="005E5320" w:rsidRDefault="00F04C0A" w:rsidP="00F04C0A">
            <w:pPr>
              <w:pStyle w:val="TAL"/>
            </w:pPr>
            <w:r w:rsidRPr="005E5320"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0D8" w14:textId="5970C34B" w:rsidR="00F04C0A" w:rsidRPr="005E5320" w:rsidRDefault="00F04C0A" w:rsidP="00F04C0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NSACF NF Instance.</w:t>
            </w:r>
          </w:p>
        </w:tc>
      </w:tr>
      <w:tr w:rsidR="005E5320" w:rsidRPr="005E5320" w14:paraId="15522D7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E61" w14:textId="5600FEDE" w:rsidR="00F04C0A" w:rsidRPr="005E5320" w:rsidRDefault="00F04C0A" w:rsidP="00F04C0A">
            <w:pPr>
              <w:pStyle w:val="TAL"/>
            </w:pPr>
            <w:r w:rsidRPr="005E5320">
              <w:rPr>
                <w:lang w:eastAsia="zh-CN"/>
              </w:rPr>
              <w:t>Nsacf</w:t>
            </w:r>
            <w:r w:rsidRPr="005E5320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2EA0" w14:textId="12D10659" w:rsidR="00F04C0A" w:rsidRPr="005E5320" w:rsidRDefault="00F04C0A" w:rsidP="00F04C0A">
            <w:pPr>
              <w:pStyle w:val="TAL"/>
            </w:pPr>
            <w:r w:rsidRPr="005E5320"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6C5E" w14:textId="1A5C61A9" w:rsidR="00F04C0A" w:rsidRPr="005E5320" w:rsidRDefault="00F04C0A" w:rsidP="00F04C0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  <w:lang w:eastAsia="zh-CN"/>
              </w:rPr>
              <w:t xml:space="preserve">NSACF service </w:t>
            </w:r>
            <w:r w:rsidRPr="005E5320">
              <w:rPr>
                <w:rFonts w:cs="Arial" w:hint="eastAsia"/>
                <w:szCs w:val="18"/>
                <w:lang w:eastAsia="zh-CN"/>
              </w:rPr>
              <w:t>capability</w:t>
            </w:r>
            <w:r w:rsidRPr="005E532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E5320" w:rsidRPr="005E5320" w14:paraId="43F1A4C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BAE" w14:textId="326347DE" w:rsidR="002D022A" w:rsidRPr="005E5320" w:rsidRDefault="002D022A" w:rsidP="002D022A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D</w:t>
            </w:r>
            <w:r w:rsidRPr="005E5320"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1AC8" w14:textId="3C799DA3" w:rsidR="002D022A" w:rsidRPr="005E5320" w:rsidRDefault="002D022A" w:rsidP="002D022A">
            <w:pPr>
              <w:pStyle w:val="TAL"/>
            </w:pPr>
            <w:r w:rsidRPr="005E5320">
              <w:t>6.1.6.2.83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9D0" w14:textId="24FD7140" w:rsidR="002D022A" w:rsidRPr="005E5320" w:rsidRDefault="002D022A" w:rsidP="002D02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</w:rPr>
              <w:t>Subscription to a set of NF Instances (</w:t>
            </w:r>
            <w:r w:rsidRPr="005E5320">
              <w:rPr>
                <w:rFonts w:cs="Arial"/>
                <w:szCs w:val="18"/>
                <w:lang w:eastAsia="zh-CN"/>
              </w:rPr>
              <w:t>DCCF</w:t>
            </w:r>
            <w:r w:rsidRPr="005E5320">
              <w:rPr>
                <w:rFonts w:cs="Arial"/>
                <w:szCs w:val="18"/>
              </w:rPr>
              <w:t>s), identified by NF types</w:t>
            </w:r>
            <w:r w:rsidRPr="005E5320"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5E5320">
              <w:rPr>
                <w:noProof/>
              </w:rPr>
              <w:t>NF Set Id(s)</w:t>
            </w:r>
            <w:r w:rsidRPr="005E5320">
              <w:rPr>
                <w:rFonts w:cs="Arial" w:hint="eastAsia"/>
                <w:szCs w:val="18"/>
                <w:lang w:eastAsia="zh-CN"/>
              </w:rPr>
              <w:t xml:space="preserve"> or </w:t>
            </w:r>
            <w:r w:rsidRPr="005E5320">
              <w:rPr>
                <w:rFonts w:cs="Arial"/>
                <w:szCs w:val="18"/>
                <w:lang w:eastAsia="zh-CN"/>
              </w:rPr>
              <w:t>DCCF Serving Area information</w:t>
            </w:r>
            <w:r w:rsidRPr="005E5320">
              <w:rPr>
                <w:rFonts w:cs="Arial" w:hint="eastAsia"/>
                <w:szCs w:val="18"/>
                <w:lang w:eastAsia="zh-CN"/>
              </w:rPr>
              <w:t>,</w:t>
            </w:r>
            <w:r w:rsidRPr="005E5320">
              <w:t xml:space="preserve"> </w:t>
            </w:r>
            <w:r w:rsidRPr="005E5320">
              <w:rPr>
                <w:rFonts w:cs="Arial"/>
                <w:szCs w:val="18"/>
                <w:lang w:eastAsia="zh-CN"/>
              </w:rPr>
              <w:t>i.e. list of TAIs served by the DCCF</w:t>
            </w:r>
            <w:r w:rsidRPr="005E532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E5320" w:rsidRPr="005E5320" w14:paraId="0EDA254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DB8F" w14:textId="3B764876" w:rsidR="004161F5" w:rsidRPr="005E5320" w:rsidRDefault="004161F5" w:rsidP="004161F5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0DD" w14:textId="1CD27F76" w:rsidR="004161F5" w:rsidRPr="005E5320" w:rsidRDefault="004161F5" w:rsidP="004161F5">
            <w:pPr>
              <w:pStyle w:val="TAL"/>
            </w:pPr>
            <w:r w:rsidRPr="005E5320">
              <w:t>6.1.6.2.84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281F" w14:textId="39505799" w:rsidR="004161F5" w:rsidRPr="005E5320" w:rsidRDefault="004161F5" w:rsidP="004161F5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lang w:eastAsia="zh-CN"/>
              </w:rPr>
              <w:t xml:space="preserve">ML Analytics Filter information </w:t>
            </w:r>
            <w:r w:rsidRPr="005E5320">
              <w:rPr>
                <w:rFonts w:cs="Arial"/>
                <w:szCs w:val="18"/>
              </w:rPr>
              <w:t xml:space="preserve">supported by the </w:t>
            </w:r>
            <w:r w:rsidRPr="005E5320">
              <w:rPr>
                <w:lang w:eastAsia="ja-JP"/>
              </w:rPr>
              <w:t>Nnwdaf_MLModelProvision</w:t>
            </w:r>
            <w:r w:rsidRPr="005E5320">
              <w:rPr>
                <w:rFonts w:cs="Arial"/>
                <w:szCs w:val="18"/>
              </w:rPr>
              <w:t xml:space="preserve"> service</w:t>
            </w:r>
          </w:p>
        </w:tc>
      </w:tr>
      <w:tr w:rsidR="005E5320" w:rsidRPr="005E5320" w14:paraId="41604F73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FB69" w14:textId="11E91D22" w:rsidR="001F02E7" w:rsidRPr="005E5320" w:rsidRDefault="001F02E7" w:rsidP="001F02E7">
            <w:pPr>
              <w:pStyle w:val="TAL"/>
              <w:rPr>
                <w:lang w:eastAsia="zh-CN"/>
              </w:rPr>
            </w:pPr>
            <w:r w:rsidRPr="005E5320"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DE89" w14:textId="3647DC0D" w:rsidR="001F02E7" w:rsidRPr="005E5320" w:rsidRDefault="001F02E7" w:rsidP="001F02E7">
            <w:pPr>
              <w:pStyle w:val="TAL"/>
            </w:pPr>
            <w:r w:rsidRPr="005E5320">
              <w:t>6.1.6.2.8</w:t>
            </w:r>
            <w:r w:rsidR="00B5564E" w:rsidRPr="005E5320">
              <w:t>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FD1F" w14:textId="61502508" w:rsidR="001F02E7" w:rsidRPr="005E5320" w:rsidRDefault="001F02E7" w:rsidP="001F02E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MB-SMF NF Instance</w:t>
            </w:r>
          </w:p>
        </w:tc>
      </w:tr>
      <w:tr w:rsidR="005E5320" w:rsidRPr="005E5320" w14:paraId="36D381D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986" w14:textId="5AA99413" w:rsidR="001F02E7" w:rsidRPr="005E5320" w:rsidRDefault="001F02E7" w:rsidP="001F02E7">
            <w:pPr>
              <w:pStyle w:val="TAL"/>
              <w:rPr>
                <w:lang w:eastAsia="zh-CN"/>
              </w:rPr>
            </w:pPr>
            <w:r w:rsidRPr="005E5320"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70DC" w14:textId="59C63EF9" w:rsidR="001F02E7" w:rsidRPr="005E5320" w:rsidRDefault="001F02E7" w:rsidP="001F02E7">
            <w:pPr>
              <w:pStyle w:val="TAL"/>
            </w:pPr>
            <w:r w:rsidRPr="005E5320">
              <w:t>6.1.6.2.8</w:t>
            </w:r>
            <w:r w:rsidR="00B5564E" w:rsidRPr="005E5320">
              <w:t>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FF9" w14:textId="11368E42" w:rsidR="001F02E7" w:rsidRPr="005E5320" w:rsidRDefault="001F02E7" w:rsidP="001F02E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Range of TMGIs</w:t>
            </w:r>
          </w:p>
        </w:tc>
      </w:tr>
      <w:tr w:rsidR="005E5320" w:rsidRPr="005E5320" w14:paraId="2DEAB04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43C" w14:textId="74FC44C1" w:rsidR="001F02E7" w:rsidRPr="005E5320" w:rsidRDefault="001F02E7" w:rsidP="001F02E7">
            <w:pPr>
              <w:pStyle w:val="TAL"/>
              <w:rPr>
                <w:lang w:eastAsia="zh-CN"/>
              </w:rPr>
            </w:pPr>
            <w:r w:rsidRPr="005E5320"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203" w14:textId="526FB674" w:rsidR="001F02E7" w:rsidRPr="005E5320" w:rsidRDefault="001F02E7" w:rsidP="001F02E7">
            <w:pPr>
              <w:pStyle w:val="TAL"/>
            </w:pPr>
            <w:r w:rsidRPr="005E5320">
              <w:t>6.1.6.2.8</w:t>
            </w:r>
            <w:r w:rsidR="00B5564E" w:rsidRPr="005E5320">
              <w:t>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A1D" w14:textId="02798507" w:rsidR="001F02E7" w:rsidRPr="005E5320" w:rsidRDefault="001F02E7" w:rsidP="001F02E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MBS Session served by an MB-SMF</w:t>
            </w:r>
          </w:p>
        </w:tc>
      </w:tr>
      <w:tr w:rsidR="005E5320" w:rsidRPr="005E5320" w14:paraId="24BF40A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656" w14:textId="0AF10DCD" w:rsidR="001F02E7" w:rsidRPr="005E5320" w:rsidRDefault="001F02E7" w:rsidP="001F02E7">
            <w:pPr>
              <w:pStyle w:val="TAL"/>
              <w:rPr>
                <w:lang w:eastAsia="zh-CN"/>
              </w:rPr>
            </w:pPr>
            <w:r w:rsidRPr="005E5320">
              <w:t>SnssaiMbSmfInfoItem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B14" w14:textId="3F5E89EF" w:rsidR="001F02E7" w:rsidRPr="005E5320" w:rsidRDefault="001F02E7" w:rsidP="001F02E7">
            <w:pPr>
              <w:pStyle w:val="TAL"/>
            </w:pPr>
            <w:r w:rsidRPr="005E5320">
              <w:t>6.1.6.2.8</w:t>
            </w:r>
            <w:r w:rsidR="00B5564E" w:rsidRPr="005E5320">
              <w:t>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BF14" w14:textId="2C92E87F" w:rsidR="001F02E7" w:rsidRPr="005E5320" w:rsidRDefault="001F02E7" w:rsidP="001F02E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5E5320" w:rsidRPr="005E5320" w14:paraId="2468A4E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F40" w14:textId="1AEE1C44" w:rsidR="001F02E7" w:rsidRPr="005E5320" w:rsidRDefault="001F02E7" w:rsidP="001F02E7">
            <w:pPr>
              <w:pStyle w:val="TAL"/>
              <w:rPr>
                <w:lang w:eastAsia="zh-CN"/>
              </w:rPr>
            </w:pPr>
            <w:r w:rsidRPr="005E5320">
              <w:t>DnnMbSmfInfoItem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F4B" w14:textId="16F28ABB" w:rsidR="001F02E7" w:rsidRPr="005E5320" w:rsidRDefault="001F02E7" w:rsidP="001F02E7">
            <w:pPr>
              <w:pStyle w:val="TAL"/>
            </w:pPr>
            <w:r w:rsidRPr="005E5320">
              <w:t>6.1.6.2.</w:t>
            </w:r>
            <w:r w:rsidR="00B5564E" w:rsidRPr="005E5320"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A04E" w14:textId="2F01622C" w:rsidR="001F02E7" w:rsidRPr="005E5320" w:rsidRDefault="001F02E7" w:rsidP="001F02E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5E5320" w:rsidRPr="005E5320" w14:paraId="180FF48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B249" w14:textId="19482C1A" w:rsidR="006524F7" w:rsidRPr="005E5320" w:rsidRDefault="006524F7" w:rsidP="006524F7">
            <w:pPr>
              <w:pStyle w:val="TAL"/>
            </w:pPr>
            <w:r w:rsidRPr="005E5320"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BA1" w14:textId="67A59373" w:rsidR="006524F7" w:rsidRPr="005E5320" w:rsidRDefault="006524F7" w:rsidP="006524F7">
            <w:pPr>
              <w:pStyle w:val="TAL"/>
            </w:pPr>
            <w:r w:rsidRPr="005E5320">
              <w:t>6.1.6.2.91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928C" w14:textId="6040CD20" w:rsidR="006524F7" w:rsidRPr="005E5320" w:rsidRDefault="006524F7" w:rsidP="006524F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TSCTSF NF Instance.</w:t>
            </w:r>
          </w:p>
        </w:tc>
      </w:tr>
      <w:tr w:rsidR="005E5320" w:rsidRPr="005E5320" w14:paraId="5013284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643" w14:textId="310A25CF" w:rsidR="006524F7" w:rsidRPr="005E5320" w:rsidRDefault="006524F7" w:rsidP="006524F7">
            <w:pPr>
              <w:pStyle w:val="TAL"/>
            </w:pPr>
            <w:r w:rsidRPr="005E5320">
              <w:t>SnssaiTsctsfInfoItem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154" w14:textId="2FA2C0A5" w:rsidR="006524F7" w:rsidRPr="005E5320" w:rsidRDefault="006524F7" w:rsidP="006524F7">
            <w:pPr>
              <w:pStyle w:val="TAL"/>
            </w:pPr>
            <w:r w:rsidRPr="005E5320">
              <w:t>6.1.6.2.92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4B5" w14:textId="15B9A8CF" w:rsidR="006524F7" w:rsidRPr="005E5320" w:rsidRDefault="006524F7" w:rsidP="006524F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5E5320" w:rsidRPr="005E5320" w14:paraId="7FF90F2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A09" w14:textId="0E8DC912" w:rsidR="006524F7" w:rsidRPr="005E5320" w:rsidRDefault="006524F7" w:rsidP="006524F7">
            <w:pPr>
              <w:pStyle w:val="TAL"/>
            </w:pPr>
            <w:r w:rsidRPr="005E5320">
              <w:t>DnnTsctsfInfoItem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351" w14:textId="2F718A1D" w:rsidR="006524F7" w:rsidRPr="005E5320" w:rsidRDefault="006524F7" w:rsidP="006524F7">
            <w:pPr>
              <w:pStyle w:val="TAL"/>
            </w:pPr>
            <w:r w:rsidRPr="005E5320">
              <w:t>6.1.6.2.93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F2C" w14:textId="4B41E176" w:rsidR="006524F7" w:rsidRPr="005E5320" w:rsidRDefault="006524F7" w:rsidP="006524F7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5E5320" w:rsidRPr="005E5320" w14:paraId="7D06461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2A5" w14:textId="1495C9E8" w:rsidR="00F71C05" w:rsidRPr="005E5320" w:rsidRDefault="00F71C05" w:rsidP="00F71C05">
            <w:pPr>
              <w:pStyle w:val="TAL"/>
            </w:pPr>
            <w:r w:rsidRPr="005E5320"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9C7" w14:textId="3460E6CE" w:rsidR="00F71C05" w:rsidRPr="005E5320" w:rsidRDefault="00F71C05" w:rsidP="00F71C05">
            <w:pPr>
              <w:pStyle w:val="TAL"/>
            </w:pPr>
            <w:r w:rsidRPr="005E5320"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5DB" w14:textId="55FDC569" w:rsidR="00F71C05" w:rsidRPr="005E5320" w:rsidRDefault="00F71C05" w:rsidP="00F71C05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  <w:lang w:val="fr-FR"/>
              </w:rPr>
              <w:t>Information of a MB-UPF NF Instance</w:t>
            </w:r>
            <w:r w:rsidR="005D4E2E" w:rsidRPr="005E5320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5E5320" w:rsidRPr="005E5320" w14:paraId="14E6DBF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0FDB" w14:textId="3B0BDD7D" w:rsidR="005D4E2E" w:rsidRPr="005E5320" w:rsidRDefault="00A56CAB" w:rsidP="005D4E2E">
            <w:pPr>
              <w:pStyle w:val="TAL"/>
              <w:rPr>
                <w:lang w:val="fr-FR"/>
              </w:rPr>
            </w:pPr>
            <w:r w:rsidRPr="005E5320"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FE2E" w14:textId="3AAC9AF4" w:rsidR="005D4E2E" w:rsidRPr="005E5320" w:rsidRDefault="005D4E2E" w:rsidP="005D4E2E">
            <w:pPr>
              <w:pStyle w:val="TAL"/>
              <w:rPr>
                <w:lang w:val="fr-FR"/>
              </w:rPr>
            </w:pPr>
            <w:r w:rsidRPr="005E5320"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856" w14:textId="513CC55F" w:rsidR="005D4E2E" w:rsidRPr="005E5320" w:rsidRDefault="00A56CAB" w:rsidP="005D4E2E">
            <w:pPr>
              <w:pStyle w:val="TAL"/>
              <w:rPr>
                <w:rFonts w:cs="Arial"/>
                <w:szCs w:val="18"/>
                <w:lang w:val="fr-FR"/>
              </w:rPr>
            </w:pPr>
            <w:r w:rsidRPr="005E5320">
              <w:rPr>
                <w:rFonts w:cs="Arial"/>
                <w:szCs w:val="18"/>
              </w:rPr>
              <w:t>Information of a untrusted AF Instance.</w:t>
            </w:r>
          </w:p>
        </w:tc>
      </w:tr>
      <w:tr w:rsidR="005E5320" w:rsidRPr="005E5320" w14:paraId="3E1146E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F98" w14:textId="70C93CB6" w:rsidR="0036761E" w:rsidRPr="005E5320" w:rsidRDefault="0036761E" w:rsidP="0036761E">
            <w:pPr>
              <w:pStyle w:val="TAL"/>
            </w:pPr>
            <w:r w:rsidRPr="005E5320"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944" w14:textId="083BE712" w:rsidR="0036761E" w:rsidRPr="005E5320" w:rsidRDefault="0036761E" w:rsidP="0036761E">
            <w:pPr>
              <w:pStyle w:val="TAL"/>
            </w:pPr>
            <w:r w:rsidRPr="005E5320">
              <w:t>6.1.6.2.96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799" w14:textId="5598CF0D" w:rsidR="0036761E" w:rsidRPr="005E5320" w:rsidRDefault="0036761E" w:rsidP="0036761E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trusted AF Instance</w:t>
            </w:r>
          </w:p>
        </w:tc>
      </w:tr>
      <w:tr w:rsidR="005E5320" w:rsidRPr="005E5320" w14:paraId="10865F49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BED" w14:textId="624C070E" w:rsidR="0036761E" w:rsidRPr="005E5320" w:rsidRDefault="0036761E" w:rsidP="0036761E">
            <w:pPr>
              <w:pStyle w:val="TAL"/>
            </w:pPr>
            <w:r w:rsidRPr="005E5320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449" w14:textId="3B663576" w:rsidR="0036761E" w:rsidRPr="005E5320" w:rsidRDefault="0036761E" w:rsidP="0036761E">
            <w:pPr>
              <w:pStyle w:val="TAL"/>
            </w:pPr>
            <w:r w:rsidRPr="005E5320">
              <w:t>6.1.6.2.97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F68" w14:textId="2F1EE201" w:rsidR="0036761E" w:rsidRPr="005E5320" w:rsidRDefault="0036761E" w:rsidP="0036761E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5E5320" w:rsidRPr="005E5320" w14:paraId="0742B36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6B2" w14:textId="4ED10DB0" w:rsidR="0036761E" w:rsidRPr="005E5320" w:rsidRDefault="0036761E" w:rsidP="0036761E">
            <w:pPr>
              <w:pStyle w:val="TAL"/>
            </w:pPr>
            <w:r w:rsidRPr="005E5320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BA8" w14:textId="3857098F" w:rsidR="0036761E" w:rsidRPr="005E5320" w:rsidRDefault="0036761E" w:rsidP="0036761E">
            <w:pPr>
              <w:pStyle w:val="TAL"/>
            </w:pPr>
            <w:r w:rsidRPr="005E5320">
              <w:t>6.1.6.2.98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294" w14:textId="39376FF6" w:rsidR="0036761E" w:rsidRPr="005E5320" w:rsidRDefault="0036761E" w:rsidP="0036761E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5E5320" w:rsidRPr="005E5320" w14:paraId="243574F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A20" w14:textId="149F3D70" w:rsidR="00397DBA" w:rsidRPr="005E5320" w:rsidRDefault="00397DBA" w:rsidP="00397DBA">
            <w:pPr>
              <w:pStyle w:val="TAL"/>
            </w:pPr>
            <w:r w:rsidRPr="005E5320"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586F" w14:textId="6CE34019" w:rsidR="00397DBA" w:rsidRPr="005E5320" w:rsidRDefault="00397DBA" w:rsidP="00397DBA">
            <w:pPr>
              <w:pStyle w:val="TAL"/>
            </w:pPr>
            <w:r w:rsidRPr="005E5320"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039" w14:textId="0B112F3B" w:rsidR="00397DBA" w:rsidRPr="005E5320" w:rsidRDefault="00397DBA" w:rsidP="00B1070C">
            <w:pPr>
              <w:pStyle w:val="TAL"/>
              <w:rPr>
                <w:rFonts w:cs="Arial"/>
              </w:rPr>
            </w:pPr>
            <w:r w:rsidRPr="005E5320">
              <w:t>Information related to collocated NF type(s) and corresponding NF Instance(s) when the NF is collocated with NFs supporting other NF types.</w:t>
            </w:r>
          </w:p>
        </w:tc>
      </w:tr>
      <w:tr w:rsidR="005E5320" w:rsidRPr="005E5320" w14:paraId="1138408E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A5E" w14:textId="20B6CDBE" w:rsidR="00E369DB" w:rsidRPr="005E5320" w:rsidRDefault="00E369DB" w:rsidP="00E369DB">
            <w:pPr>
              <w:pStyle w:val="TAL"/>
            </w:pPr>
            <w:r w:rsidRPr="005E5320">
              <w:t>ServiceNameListCond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822" w14:textId="744983EF" w:rsidR="00E369DB" w:rsidRPr="005E5320" w:rsidRDefault="00E369DB" w:rsidP="00E369DB">
            <w:pPr>
              <w:pStyle w:val="TAL"/>
            </w:pPr>
            <w:r w:rsidRPr="005E5320">
              <w:t>6.1.6.2.100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FDFA" w14:textId="323A119A" w:rsidR="00E369DB" w:rsidRPr="0098074B" w:rsidRDefault="00E369DB" w:rsidP="00E369DB">
            <w:pPr>
              <w:pStyle w:val="TAL"/>
              <w:rPr>
                <w:szCs w:val="18"/>
                <w:lang w:val="en-US"/>
              </w:rPr>
            </w:pPr>
            <w:r w:rsidRPr="005E5320">
              <w:rPr>
                <w:rFonts w:cs="Arial"/>
                <w:szCs w:val="18"/>
              </w:rPr>
              <w:t xml:space="preserve">Subscription to a set of NF Instances that offer a service name in the </w:t>
            </w:r>
            <w:r w:rsidRPr="005E5320">
              <w:t>Service Name list.</w:t>
            </w:r>
          </w:p>
        </w:tc>
      </w:tr>
      <w:tr w:rsidR="005E5320" w:rsidRPr="005E5320" w14:paraId="7C7A343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C69F" w14:textId="78C20487" w:rsidR="00E369DB" w:rsidRPr="005E5320" w:rsidRDefault="00E369DB" w:rsidP="00E369DB">
            <w:pPr>
              <w:pStyle w:val="TAL"/>
            </w:pPr>
            <w:r w:rsidRPr="005E5320">
              <w:t>NfGroupListCond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DDB" w14:textId="42FE4870" w:rsidR="00E369DB" w:rsidRPr="005E5320" w:rsidRDefault="00E369DB" w:rsidP="00E369DB">
            <w:pPr>
              <w:pStyle w:val="TAL"/>
            </w:pPr>
            <w:r w:rsidRPr="005E5320">
              <w:t>6.1.6.2.101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7F5" w14:textId="6D48203C" w:rsidR="00E369DB" w:rsidRPr="0098074B" w:rsidRDefault="00E369DB" w:rsidP="00E369DB">
            <w:pPr>
              <w:pStyle w:val="TAL"/>
              <w:rPr>
                <w:szCs w:val="18"/>
                <w:lang w:val="en-US"/>
              </w:rPr>
            </w:pPr>
            <w:r w:rsidRPr="005E5320">
              <w:rPr>
                <w:rFonts w:cs="Arial"/>
                <w:szCs w:val="18"/>
              </w:rPr>
              <w:t>Subscription to a set of NF Instances, identified by a NF Group Identity in the NF Group Identity list.</w:t>
            </w:r>
          </w:p>
        </w:tc>
      </w:tr>
      <w:tr w:rsidR="005E5320" w:rsidRPr="005E5320" w14:paraId="0F17480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EC61" w14:textId="4D38E06E" w:rsidR="00A97886" w:rsidRPr="005E5320" w:rsidRDefault="00A97886" w:rsidP="00A97886">
            <w:pPr>
              <w:pStyle w:val="TAL"/>
            </w:pPr>
            <w:r w:rsidRPr="005E5320"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F86A" w14:textId="30472E11" w:rsidR="00A97886" w:rsidRPr="005E5320" w:rsidRDefault="00A97886" w:rsidP="00A97886">
            <w:pPr>
              <w:pStyle w:val="TAL"/>
            </w:pPr>
            <w:r w:rsidRPr="005E5320"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D6AB" w14:textId="35BF0F5A" w:rsidR="00A97886" w:rsidRPr="005E5320" w:rsidRDefault="00A97886" w:rsidP="00A9788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Per PLMN Oauth2.0 indication.</w:t>
            </w:r>
          </w:p>
        </w:tc>
      </w:tr>
      <w:tr w:rsidR="005E5320" w:rsidRPr="005E5320" w14:paraId="55F6A29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116" w14:textId="0571122A" w:rsidR="002C4238" w:rsidRPr="005E5320" w:rsidRDefault="002C4238" w:rsidP="002C4238">
            <w:pPr>
              <w:pStyle w:val="TAL"/>
            </w:pPr>
            <w:r w:rsidRPr="005E5320">
              <w:rPr>
                <w:rFonts w:hint="eastAsia"/>
                <w:lang w:eastAsia="zh-CN"/>
              </w:rPr>
              <w:t>V2x</w:t>
            </w:r>
            <w:r w:rsidRPr="005E5320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35B5" w14:textId="4BE62821" w:rsidR="002C4238" w:rsidRPr="005E5320" w:rsidRDefault="002C4238" w:rsidP="002C4238">
            <w:pPr>
              <w:pStyle w:val="TAL"/>
            </w:pPr>
            <w:r w:rsidRPr="005E5320">
              <w:rPr>
                <w:rFonts w:hint="eastAsia"/>
                <w:lang w:eastAsia="zh-CN"/>
              </w:rPr>
              <w:t>6.1.6.2.</w:t>
            </w:r>
            <w:r w:rsidRPr="005E5320"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F63" w14:textId="7221D6F7" w:rsidR="002C4238" w:rsidRPr="005E5320" w:rsidRDefault="002C4238" w:rsidP="002C423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hint="eastAsia"/>
                <w:noProof/>
                <w:lang w:eastAsia="zh-CN"/>
              </w:rPr>
              <w:t>I</w:t>
            </w:r>
            <w:r w:rsidRPr="005E5320">
              <w:rPr>
                <w:noProof/>
              </w:rPr>
              <w:t>ndicate the</w:t>
            </w:r>
            <w:r w:rsidRPr="005E5320">
              <w:t xml:space="preserve"> </w:t>
            </w:r>
            <w:r w:rsidRPr="005E5320">
              <w:rPr>
                <w:rFonts w:hint="eastAsia"/>
                <w:lang w:eastAsia="zh-CN"/>
              </w:rPr>
              <w:t xml:space="preserve">supported </w:t>
            </w:r>
            <w:r w:rsidRPr="005E5320">
              <w:t xml:space="preserve">V2X </w:t>
            </w:r>
            <w:r w:rsidRPr="005E5320">
              <w:rPr>
                <w:rFonts w:hint="eastAsia"/>
                <w:lang w:eastAsia="zh-CN"/>
              </w:rPr>
              <w:t>C</w:t>
            </w:r>
            <w:r w:rsidRPr="005E5320">
              <w:t>apability</w:t>
            </w:r>
            <w:r w:rsidRPr="005E5320">
              <w:rPr>
                <w:noProof/>
              </w:rPr>
              <w:t xml:space="preserve"> </w:t>
            </w:r>
            <w:r w:rsidRPr="005E5320">
              <w:rPr>
                <w:rFonts w:hint="eastAsia"/>
                <w:noProof/>
                <w:lang w:eastAsia="zh-CN"/>
              </w:rPr>
              <w:t>by</w:t>
            </w:r>
            <w:r w:rsidRPr="005E5320">
              <w:rPr>
                <w:noProof/>
              </w:rPr>
              <w:t xml:space="preserve"> the PCF</w:t>
            </w:r>
            <w:r w:rsidRPr="005E532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5320" w:rsidRPr="005E5320" w14:paraId="1452196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06C5" w14:textId="53C28D8F" w:rsidR="00E92866" w:rsidRPr="005E5320" w:rsidRDefault="00E92866" w:rsidP="00E92866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N</w:t>
            </w:r>
            <w:r w:rsidRPr="005E5320">
              <w:rPr>
                <w:rFonts w:hint="eastAsia"/>
                <w:lang w:eastAsia="zh-CN"/>
              </w:rPr>
              <w:t>ssaaf</w:t>
            </w:r>
            <w:r w:rsidRPr="005E5320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3F0" w14:textId="3C892F81" w:rsidR="00E92866" w:rsidRPr="005E5320" w:rsidRDefault="00E92866" w:rsidP="00E92866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6.1.6.2.</w:t>
            </w:r>
            <w:r w:rsidRPr="005E5320"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E3A5" w14:textId="7477FFC0" w:rsidR="00E92866" w:rsidRPr="005E5320" w:rsidRDefault="00E92866" w:rsidP="00E92866">
            <w:pPr>
              <w:pStyle w:val="TAL"/>
              <w:rPr>
                <w:noProof/>
                <w:lang w:eastAsia="zh-CN"/>
              </w:rPr>
            </w:pPr>
            <w:r w:rsidRPr="005E5320">
              <w:rPr>
                <w:rFonts w:cs="Arial"/>
                <w:szCs w:val="18"/>
              </w:rPr>
              <w:t xml:space="preserve">Information of a </w:t>
            </w:r>
            <w:r w:rsidRPr="005E5320">
              <w:rPr>
                <w:rFonts w:cs="Arial" w:hint="eastAsia"/>
                <w:szCs w:val="18"/>
                <w:lang w:eastAsia="zh-CN"/>
              </w:rPr>
              <w:t>NSSAA</w:t>
            </w:r>
            <w:r w:rsidRPr="005E5320">
              <w:rPr>
                <w:rFonts w:cs="Arial"/>
                <w:szCs w:val="18"/>
              </w:rPr>
              <w:t>F NF Instance.</w:t>
            </w:r>
          </w:p>
        </w:tc>
      </w:tr>
      <w:tr w:rsidR="005E5320" w:rsidRPr="005E5320" w14:paraId="01DA8E9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BB34" w14:textId="754F6F73" w:rsidR="00B64789" w:rsidRPr="005E5320" w:rsidRDefault="00B64789" w:rsidP="00B64789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lastRenderedPageBreak/>
              <w:t>ProSe</w:t>
            </w:r>
            <w:r w:rsidRPr="005E5320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9928" w14:textId="32B88CA8" w:rsidR="00B64789" w:rsidRPr="005E5320" w:rsidRDefault="00B64789" w:rsidP="00B64789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6.1.6.2.</w:t>
            </w:r>
            <w:r w:rsidRPr="005E5320"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E44" w14:textId="0318C6BF" w:rsidR="00B64789" w:rsidRPr="005E5320" w:rsidRDefault="00B64789" w:rsidP="00B64789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hint="eastAsia"/>
                <w:noProof/>
                <w:lang w:eastAsia="zh-CN"/>
              </w:rPr>
              <w:t>I</w:t>
            </w:r>
            <w:r w:rsidRPr="005E5320">
              <w:rPr>
                <w:noProof/>
              </w:rPr>
              <w:t>ndicate the</w:t>
            </w:r>
            <w:r w:rsidRPr="005E5320">
              <w:t xml:space="preserve"> </w:t>
            </w:r>
            <w:r w:rsidRPr="005E5320">
              <w:rPr>
                <w:rFonts w:hint="eastAsia"/>
                <w:lang w:eastAsia="zh-CN"/>
              </w:rPr>
              <w:t xml:space="preserve">supported </w:t>
            </w:r>
            <w:r w:rsidRPr="005E5320">
              <w:t xml:space="preserve">ProSe </w:t>
            </w:r>
            <w:r w:rsidRPr="005E5320">
              <w:rPr>
                <w:rFonts w:hint="eastAsia"/>
                <w:lang w:eastAsia="zh-CN"/>
              </w:rPr>
              <w:t>C</w:t>
            </w:r>
            <w:r w:rsidRPr="005E5320">
              <w:t>apability</w:t>
            </w:r>
            <w:r w:rsidRPr="005E5320">
              <w:rPr>
                <w:noProof/>
              </w:rPr>
              <w:t xml:space="preserve"> </w:t>
            </w:r>
            <w:r w:rsidRPr="005E5320">
              <w:rPr>
                <w:rFonts w:hint="eastAsia"/>
                <w:noProof/>
                <w:lang w:eastAsia="zh-CN"/>
              </w:rPr>
              <w:t>by</w:t>
            </w:r>
            <w:r w:rsidRPr="005E5320">
              <w:rPr>
                <w:noProof/>
              </w:rPr>
              <w:t xml:space="preserve"> the PCF</w:t>
            </w:r>
            <w:r w:rsidRPr="005E532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5320" w:rsidRPr="005E5320" w14:paraId="158B569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5AB" w14:textId="1D85C8CE" w:rsidR="008B7533" w:rsidRPr="005E5320" w:rsidRDefault="008B7533" w:rsidP="00B64789">
            <w:pPr>
              <w:pStyle w:val="TAL"/>
              <w:rPr>
                <w:lang w:eastAsia="zh-CN"/>
              </w:rPr>
            </w:pPr>
            <w:r w:rsidRPr="005E5320">
              <w:t>SharedDataIdRange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F72" w14:textId="7E8C3FDC" w:rsidR="008B7533" w:rsidRPr="005E5320" w:rsidRDefault="008B7533" w:rsidP="00B64789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235" w14:textId="77777777" w:rsidR="008B7533" w:rsidRPr="005E5320" w:rsidRDefault="008B7533" w:rsidP="00B64789">
            <w:pPr>
              <w:pStyle w:val="TAL"/>
              <w:rPr>
                <w:noProof/>
                <w:lang w:eastAsia="zh-CN"/>
              </w:rPr>
            </w:pPr>
          </w:p>
        </w:tc>
      </w:tr>
      <w:tr w:rsidR="005E5320" w:rsidRPr="005E5320" w14:paraId="28249AB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7758" w14:textId="3CDA7051" w:rsidR="0095614E" w:rsidRPr="005E5320" w:rsidRDefault="0095614E" w:rsidP="0095614E">
            <w:pPr>
              <w:pStyle w:val="TAL"/>
            </w:pPr>
            <w:r w:rsidRPr="005E5320"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66B" w14:textId="57BD5227" w:rsidR="0095614E" w:rsidRPr="005E5320" w:rsidRDefault="0095614E" w:rsidP="0095614E">
            <w:pPr>
              <w:pStyle w:val="TAL"/>
              <w:rPr>
                <w:lang w:eastAsia="zh-CN"/>
              </w:rPr>
            </w:pPr>
            <w:r w:rsidRPr="005E5320"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0C7A" w14:textId="43B18979" w:rsidR="0095614E" w:rsidRPr="005E5320" w:rsidRDefault="0095614E" w:rsidP="0095614E">
            <w:pPr>
              <w:pStyle w:val="TAL"/>
              <w:rPr>
                <w:noProof/>
                <w:lang w:eastAsia="zh-CN"/>
              </w:rPr>
            </w:pPr>
            <w:r w:rsidRPr="005E5320"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5E5320" w:rsidRPr="005E5320" w14:paraId="7B06E9D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9A4" w14:textId="04A7FFD7" w:rsidR="006E7176" w:rsidRPr="005E5320" w:rsidRDefault="006E7176" w:rsidP="006E7176">
            <w:pPr>
              <w:pStyle w:val="TAL"/>
            </w:pPr>
            <w:r w:rsidRPr="005E5320">
              <w:rPr>
                <w:rFonts w:hint="eastAsia"/>
                <w:lang w:eastAsia="zh-CN"/>
              </w:rPr>
              <w:t>I</w:t>
            </w:r>
            <w:r w:rsidRPr="005E5320"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C0D" w14:textId="525EED68" w:rsidR="006E7176" w:rsidRPr="005E5320" w:rsidRDefault="006E7176" w:rsidP="006E7176">
            <w:pPr>
              <w:pStyle w:val="TAL"/>
            </w:pPr>
            <w:r w:rsidRPr="005E5320"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6C2" w14:textId="177AA50B" w:rsidR="006E7176" w:rsidRPr="005E5320" w:rsidRDefault="006E7176" w:rsidP="006E717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 SMS-IWMSC NF Instance.</w:t>
            </w:r>
          </w:p>
        </w:tc>
      </w:tr>
      <w:tr w:rsidR="005E5320" w:rsidRPr="005E5320" w14:paraId="11A6CE8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826" w14:textId="603DB0A8" w:rsidR="00A204DA" w:rsidRPr="005E5320" w:rsidRDefault="00A204DA" w:rsidP="00A204DA">
            <w:pPr>
              <w:pStyle w:val="TAL"/>
              <w:rPr>
                <w:lang w:eastAsia="zh-CN"/>
              </w:rPr>
            </w:pPr>
            <w:r w:rsidRPr="005E5320">
              <w:t>MnpfInfo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1BD" w14:textId="33309680" w:rsidR="00A204DA" w:rsidRPr="005E5320" w:rsidRDefault="00A204DA" w:rsidP="00A204DA">
            <w:pPr>
              <w:pStyle w:val="TAL"/>
            </w:pPr>
            <w:r w:rsidRPr="005E5320">
              <w:t>6.1.6.2.109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185" w14:textId="0897D6CF" w:rsidR="00A204DA" w:rsidRPr="005E5320" w:rsidRDefault="00A204DA" w:rsidP="00A204DA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an MNPF Instance.</w:t>
            </w:r>
          </w:p>
        </w:tc>
      </w:tr>
      <w:tr w:rsidR="005E5320" w:rsidRPr="005E5320" w14:paraId="1327A16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AB6" w14:textId="77818E2C" w:rsidR="00B508C2" w:rsidRPr="005E5320" w:rsidRDefault="00B508C2" w:rsidP="00B508C2">
            <w:pPr>
              <w:pStyle w:val="TAL"/>
            </w:pPr>
            <w:r w:rsidRPr="005E5320"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075" w14:textId="5688C3F0" w:rsidR="00B508C2" w:rsidRPr="005E5320" w:rsidRDefault="00B508C2" w:rsidP="00B508C2">
            <w:pPr>
              <w:pStyle w:val="TAL"/>
            </w:pPr>
            <w:r w:rsidRPr="005E5320"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844" w14:textId="46287AFF" w:rsidR="00B508C2" w:rsidRPr="005E5320" w:rsidRDefault="00B508C2" w:rsidP="00B508C2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5E5320" w:rsidRPr="005E5320" w14:paraId="6CDB8CB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810" w14:textId="6A7AC71F" w:rsidR="001448F8" w:rsidRPr="005E5320" w:rsidRDefault="001448F8" w:rsidP="001448F8">
            <w:pPr>
              <w:pStyle w:val="TAL"/>
            </w:pPr>
            <w:r w:rsidRPr="005E5320">
              <w:t>LocalityDescriptionItem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84E3" w14:textId="48FB0FFB" w:rsidR="001448F8" w:rsidRPr="005E5320" w:rsidRDefault="001448F8" w:rsidP="001448F8">
            <w:pPr>
              <w:pStyle w:val="TAL"/>
            </w:pPr>
            <w:r w:rsidRPr="005E5320">
              <w:t>6.1.6.2.111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F59" w14:textId="44E43318" w:rsidR="001448F8" w:rsidRPr="005E5320" w:rsidRDefault="001448F8" w:rsidP="001448F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5E5320" w:rsidRPr="005E5320" w14:paraId="54997C2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23" w14:textId="01890926" w:rsidR="001448F8" w:rsidRPr="005E5320" w:rsidRDefault="001448F8" w:rsidP="001448F8">
            <w:pPr>
              <w:pStyle w:val="TAL"/>
            </w:pPr>
            <w:r w:rsidRPr="005E5320">
              <w:t>LocalityDescription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2A55" w14:textId="4C81077D" w:rsidR="001448F8" w:rsidRPr="005E5320" w:rsidRDefault="001448F8" w:rsidP="001448F8">
            <w:pPr>
              <w:pStyle w:val="TAL"/>
            </w:pPr>
            <w:r w:rsidRPr="005E5320">
              <w:t>6.1.6.2.112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8F2" w14:textId="43F892B5" w:rsidR="001448F8" w:rsidRPr="005E5320" w:rsidRDefault="001448F8" w:rsidP="001448F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5E5320" w:rsidRPr="005E5320" w14:paraId="57AD765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3D6" w14:textId="45D0F06F" w:rsidR="003406DF" w:rsidRPr="005E5320" w:rsidRDefault="003406DF" w:rsidP="003406DF">
            <w:pPr>
              <w:pStyle w:val="TAL"/>
            </w:pPr>
            <w:r w:rsidRPr="005E5320">
              <w:rPr>
                <w:rFonts w:hint="eastAsia"/>
                <w:lang w:eastAsia="zh-CN"/>
              </w:rPr>
              <w:t>DcsfInfo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B32" w14:textId="5A6AA415" w:rsidR="003406DF" w:rsidRPr="005E5320" w:rsidRDefault="003406DF" w:rsidP="003406DF">
            <w:pPr>
              <w:pStyle w:val="TAL"/>
            </w:pPr>
            <w:r w:rsidRPr="005E5320">
              <w:rPr>
                <w:rFonts w:hint="eastAsia"/>
                <w:lang w:eastAsia="zh-CN"/>
              </w:rPr>
              <w:t>6</w:t>
            </w:r>
            <w:r w:rsidRPr="005E5320"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0EE" w14:textId="76D81FA7" w:rsidR="003406DF" w:rsidRPr="005E5320" w:rsidRDefault="003406DF" w:rsidP="003406DF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Information</w:t>
            </w:r>
            <w:r w:rsidRPr="005E5320">
              <w:rPr>
                <w:rFonts w:cs="Arial"/>
                <w:szCs w:val="18"/>
              </w:rPr>
              <w:t xml:space="preserve"> </w:t>
            </w:r>
            <w:r w:rsidRPr="005E5320">
              <w:rPr>
                <w:rFonts w:cs="Arial" w:hint="eastAsia"/>
                <w:szCs w:val="18"/>
                <w:lang w:eastAsia="zh-CN"/>
              </w:rPr>
              <w:t>of</w:t>
            </w:r>
            <w:r w:rsidRPr="005E5320">
              <w:rPr>
                <w:rFonts w:cs="Arial"/>
                <w:szCs w:val="18"/>
              </w:rPr>
              <w:t xml:space="preserve"> </w:t>
            </w:r>
            <w:r w:rsidRPr="005E5320">
              <w:rPr>
                <w:rFonts w:cs="Arial" w:hint="eastAsia"/>
                <w:szCs w:val="18"/>
                <w:lang w:eastAsia="zh-CN"/>
              </w:rPr>
              <w:t>a</w:t>
            </w:r>
            <w:r w:rsidRPr="005E5320">
              <w:rPr>
                <w:rFonts w:cs="Arial"/>
                <w:szCs w:val="18"/>
              </w:rPr>
              <w:t xml:space="preserve"> </w:t>
            </w:r>
            <w:r w:rsidRPr="005E5320">
              <w:rPr>
                <w:rFonts w:cs="Arial" w:hint="eastAsia"/>
                <w:szCs w:val="18"/>
                <w:lang w:eastAsia="zh-CN"/>
              </w:rPr>
              <w:t>DCSF</w:t>
            </w:r>
            <w:r w:rsidRPr="005E5320">
              <w:rPr>
                <w:rFonts w:cs="Arial"/>
                <w:szCs w:val="18"/>
              </w:rPr>
              <w:t xml:space="preserve"> </w:t>
            </w:r>
            <w:r w:rsidRPr="005E5320">
              <w:rPr>
                <w:rFonts w:cs="Arial" w:hint="eastAsia"/>
                <w:szCs w:val="18"/>
                <w:lang w:eastAsia="zh-CN"/>
              </w:rPr>
              <w:t>NF</w:t>
            </w:r>
            <w:r w:rsidRPr="005E5320">
              <w:rPr>
                <w:rFonts w:cs="Arial"/>
                <w:szCs w:val="18"/>
              </w:rPr>
              <w:t xml:space="preserve"> </w:t>
            </w:r>
            <w:r w:rsidRPr="005E5320"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5E5320" w:rsidRPr="005E5320" w14:paraId="570996E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661" w14:textId="0F8CF2F8" w:rsidR="00AA7830" w:rsidRPr="005E5320" w:rsidRDefault="00AA7830" w:rsidP="00AA7830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MlModelInterInfo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0B1F" w14:textId="387EE6FA" w:rsidR="00AA7830" w:rsidRPr="005E5320" w:rsidRDefault="00AA7830" w:rsidP="00AA7830">
            <w:pPr>
              <w:pStyle w:val="TAL"/>
              <w:rPr>
                <w:lang w:eastAsia="zh-CN"/>
              </w:rPr>
            </w:pPr>
            <w:r w:rsidRPr="005E5320">
              <w:t>6.1.6.2.115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C9B" w14:textId="34B58579" w:rsidR="00AA7830" w:rsidRPr="005E5320" w:rsidRDefault="00AA7830" w:rsidP="00AA78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lang w:eastAsia="zh-CN"/>
              </w:rPr>
              <w:t>ML Model Interoperability Information</w:t>
            </w:r>
          </w:p>
        </w:tc>
      </w:tr>
      <w:tr w:rsidR="005E5320" w:rsidRPr="005E5320" w14:paraId="388DC4E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499" w14:textId="6FFD5042" w:rsidR="00B1590C" w:rsidRPr="005E5320" w:rsidRDefault="00B1590C" w:rsidP="00B1590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PruEx</w:t>
            </w:r>
            <w:r w:rsidRPr="005E5320">
              <w:t>istenceInfo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84E" w14:textId="74B1269A" w:rsidR="00B1590C" w:rsidRPr="005E5320" w:rsidRDefault="00B1590C" w:rsidP="00B1590C">
            <w:pPr>
              <w:pStyle w:val="TAL"/>
            </w:pPr>
            <w:r w:rsidRPr="005E5320">
              <w:t>6.1.6.2.116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296" w14:textId="77FA1402" w:rsidR="00B1590C" w:rsidRPr="005E5320" w:rsidRDefault="00B1590C" w:rsidP="00B1590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PRU Ex</w:t>
            </w:r>
            <w:r w:rsidRPr="005E5320">
              <w:t>istence Information</w:t>
            </w:r>
          </w:p>
        </w:tc>
      </w:tr>
      <w:tr w:rsidR="005E5320" w:rsidRPr="005E5320" w14:paraId="56271441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15C" w14:textId="1F94F6C0" w:rsidR="007C47B2" w:rsidRPr="005E5320" w:rsidRDefault="007C47B2" w:rsidP="007C47B2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M</w:t>
            </w:r>
            <w:r w:rsidRPr="005E5320">
              <w:rPr>
                <w:lang w:eastAsia="zh-CN"/>
              </w:rPr>
              <w:t>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5ED" w14:textId="58FCC743" w:rsidR="007C47B2" w:rsidRPr="005E5320" w:rsidRDefault="007C47B2" w:rsidP="007C47B2">
            <w:pPr>
              <w:pStyle w:val="TAL"/>
            </w:pPr>
            <w:r w:rsidRPr="005E5320">
              <w:rPr>
                <w:rFonts w:hint="eastAsia"/>
                <w:lang w:eastAsia="zh-CN"/>
              </w:rPr>
              <w:t>6</w:t>
            </w:r>
            <w:r w:rsidRPr="005E5320"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516" w14:textId="71451704" w:rsidR="007C47B2" w:rsidRPr="005E5320" w:rsidRDefault="007C47B2" w:rsidP="007C47B2">
            <w:pPr>
              <w:pStyle w:val="TAL"/>
              <w:rPr>
                <w:lang w:eastAsia="zh-CN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I</w:t>
            </w:r>
            <w:r w:rsidRPr="005E5320"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5E5320" w:rsidRPr="005E5320" w14:paraId="456784C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F44" w14:textId="0290DDBB" w:rsidR="007C47B2" w:rsidRPr="005E5320" w:rsidRDefault="007C47B2" w:rsidP="007C47B2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M</w:t>
            </w:r>
            <w:r w:rsidRPr="005E5320">
              <w:rPr>
                <w:lang w:eastAsia="zh-CN"/>
              </w:rPr>
              <w:t>rfpInfo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F199" w14:textId="7692973B" w:rsidR="007C47B2" w:rsidRPr="005E5320" w:rsidRDefault="007C47B2" w:rsidP="007C47B2">
            <w:pPr>
              <w:pStyle w:val="TAL"/>
            </w:pPr>
            <w:r w:rsidRPr="005E5320">
              <w:rPr>
                <w:rFonts w:hint="eastAsia"/>
                <w:lang w:eastAsia="zh-CN"/>
              </w:rPr>
              <w:t>6</w:t>
            </w:r>
            <w:r w:rsidRPr="005E5320"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2F67" w14:textId="5F74FA1C" w:rsidR="007C47B2" w:rsidRPr="005E5320" w:rsidRDefault="007C47B2" w:rsidP="007C47B2">
            <w:pPr>
              <w:pStyle w:val="TAL"/>
              <w:rPr>
                <w:lang w:eastAsia="zh-CN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I</w:t>
            </w:r>
            <w:r w:rsidRPr="005E5320"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5E5320" w:rsidRPr="005E5320" w14:paraId="51A22DB3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201" w14:textId="4C4B3686" w:rsidR="004B68D0" w:rsidRPr="005E5320" w:rsidRDefault="00CE212A" w:rsidP="004B68D0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M</w:t>
            </w:r>
            <w:r w:rsidR="004B68D0" w:rsidRPr="005E5320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94F" w14:textId="0DEE7157" w:rsidR="004B68D0" w:rsidRPr="005E5320" w:rsidRDefault="004B68D0" w:rsidP="004B68D0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6</w:t>
            </w:r>
            <w:r w:rsidRPr="005E5320"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755" w14:textId="7C77979B" w:rsidR="004B68D0" w:rsidRPr="005E5320" w:rsidRDefault="004B68D0" w:rsidP="004B68D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I</w:t>
            </w:r>
            <w:r w:rsidRPr="005E5320"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5E5320" w:rsidRPr="005E5320" w14:paraId="42C8749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5FDD" w14:textId="7BAF693C" w:rsidR="00E70031" w:rsidRPr="005E5320" w:rsidRDefault="00E70031" w:rsidP="00E70031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A</w:t>
            </w:r>
            <w:r w:rsidRPr="005E5320">
              <w:rPr>
                <w:rFonts w:hint="eastAsia"/>
                <w:lang w:eastAsia="zh-CN"/>
              </w:rPr>
              <w:t>2x</w:t>
            </w:r>
            <w:r w:rsidRPr="005E5320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8D08" w14:textId="369FE181" w:rsidR="00E70031" w:rsidRPr="005E5320" w:rsidRDefault="00E70031" w:rsidP="00E70031">
            <w:pPr>
              <w:pStyle w:val="TAL"/>
              <w:rPr>
                <w:lang w:eastAsia="zh-CN"/>
              </w:rPr>
            </w:pPr>
            <w:r w:rsidRPr="005E5320">
              <w:rPr>
                <w:rFonts w:hint="eastAsia"/>
                <w:lang w:eastAsia="zh-CN"/>
              </w:rPr>
              <w:t>6.1.6.2.</w:t>
            </w:r>
            <w:r w:rsidRPr="005E5320"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89" w14:textId="280B3F32" w:rsidR="00E70031" w:rsidRPr="005E5320" w:rsidRDefault="00E70031" w:rsidP="00E700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hint="eastAsia"/>
                <w:noProof/>
                <w:lang w:eastAsia="zh-CN"/>
              </w:rPr>
              <w:t>I</w:t>
            </w:r>
            <w:r w:rsidRPr="005E5320">
              <w:rPr>
                <w:noProof/>
              </w:rPr>
              <w:t>ndicate the</w:t>
            </w:r>
            <w:r w:rsidRPr="005E5320">
              <w:t xml:space="preserve"> </w:t>
            </w:r>
            <w:r w:rsidRPr="005E5320">
              <w:rPr>
                <w:rFonts w:hint="eastAsia"/>
                <w:lang w:eastAsia="zh-CN"/>
              </w:rPr>
              <w:t xml:space="preserve">supported </w:t>
            </w:r>
            <w:r w:rsidRPr="005E5320">
              <w:rPr>
                <w:lang w:eastAsia="zh-CN"/>
              </w:rPr>
              <w:t>A</w:t>
            </w:r>
            <w:r w:rsidRPr="005E5320">
              <w:t xml:space="preserve">2X </w:t>
            </w:r>
            <w:r w:rsidRPr="005E5320">
              <w:rPr>
                <w:rFonts w:hint="eastAsia"/>
                <w:lang w:eastAsia="zh-CN"/>
              </w:rPr>
              <w:t>C</w:t>
            </w:r>
            <w:r w:rsidRPr="005E5320">
              <w:t>apability</w:t>
            </w:r>
            <w:r w:rsidRPr="005E5320">
              <w:rPr>
                <w:noProof/>
              </w:rPr>
              <w:t xml:space="preserve"> </w:t>
            </w:r>
            <w:r w:rsidRPr="005E5320">
              <w:rPr>
                <w:rFonts w:hint="eastAsia"/>
                <w:noProof/>
                <w:lang w:eastAsia="zh-CN"/>
              </w:rPr>
              <w:t>by</w:t>
            </w:r>
            <w:r w:rsidRPr="005E5320">
              <w:rPr>
                <w:noProof/>
              </w:rPr>
              <w:t xml:space="preserve"> the PCF</w:t>
            </w:r>
            <w:r w:rsidRPr="005E532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5320" w:rsidRPr="005E5320" w14:paraId="31F515A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9D68" w14:textId="591326DE" w:rsidR="00C47A8C" w:rsidRPr="005E5320" w:rsidRDefault="00C47A8C" w:rsidP="00C47A8C">
            <w:pPr>
              <w:pStyle w:val="TAL"/>
              <w:rPr>
                <w:lang w:eastAsia="zh-CN"/>
              </w:rPr>
            </w:pPr>
            <w:r w:rsidRPr="005E5320">
              <w:t>RuleSet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7C24" w14:textId="6E3DBEF4" w:rsidR="00C47A8C" w:rsidRPr="005E5320" w:rsidRDefault="00C47A8C" w:rsidP="00C47A8C">
            <w:pPr>
              <w:pStyle w:val="TAL"/>
              <w:rPr>
                <w:lang w:eastAsia="zh-CN"/>
              </w:rPr>
            </w:pPr>
            <w:r w:rsidRPr="005E5320"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75B" w14:textId="4062A978" w:rsidR="00C47A8C" w:rsidRPr="005E5320" w:rsidRDefault="00C47A8C" w:rsidP="00C47A8C">
            <w:pPr>
              <w:pStyle w:val="TAL"/>
              <w:rPr>
                <w:noProof/>
                <w:lang w:eastAsia="zh-CN"/>
              </w:rPr>
            </w:pPr>
            <w:r w:rsidRPr="005E5320"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5E5320" w:rsidRPr="005E5320" w14:paraId="4CB3CD4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A35" w14:textId="3FEC4AEA" w:rsidR="00E92F1F" w:rsidRPr="005E5320" w:rsidRDefault="00E92F1F" w:rsidP="00E92F1F">
            <w:pPr>
              <w:pStyle w:val="TAL"/>
            </w:pPr>
            <w:r w:rsidRPr="005E5320">
              <w:t>SelectionConditions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A9F3" w14:textId="67A39166" w:rsidR="00E92F1F" w:rsidRPr="005E5320" w:rsidRDefault="00E92F1F" w:rsidP="00E92F1F">
            <w:pPr>
              <w:pStyle w:val="TAL"/>
            </w:pPr>
            <w:r w:rsidRPr="005E5320">
              <w:t>6.1.6.2.123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8D3" w14:textId="3B048A13" w:rsidR="00E92F1F" w:rsidRPr="005E5320" w:rsidRDefault="00E92F1F" w:rsidP="00E92F1F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List of conditions under which an NF Instance with an NFStatus or NFServiceStatus value set to "CANARY_RELEASE"</w:t>
            </w:r>
            <w:r w:rsidR="00BA5EDC" w:rsidRPr="005E5320">
              <w:rPr>
                <w:rFonts w:cs="Arial"/>
                <w:szCs w:val="18"/>
              </w:rPr>
              <w:t>, or with a "canaryRelease" attribute set to true,</w:t>
            </w:r>
            <w:r w:rsidRPr="005E5320">
              <w:rPr>
                <w:rFonts w:cs="Arial"/>
                <w:szCs w:val="18"/>
              </w:rPr>
              <w:t xml:space="preserve"> shall be selected by an NF Service Consumer (e.g. if the UE belongs to a range of SUPIs)</w:t>
            </w:r>
          </w:p>
        </w:tc>
      </w:tr>
      <w:tr w:rsidR="005E5320" w:rsidRPr="005E5320" w14:paraId="55B8888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6E3" w14:textId="1A18091E" w:rsidR="00E92F1F" w:rsidRPr="005E5320" w:rsidRDefault="00E92F1F" w:rsidP="00E92F1F">
            <w:pPr>
              <w:pStyle w:val="TAL"/>
            </w:pPr>
            <w:r w:rsidRPr="005E5320">
              <w:t>ConditionItem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AFAB" w14:textId="64E0CAD3" w:rsidR="00E92F1F" w:rsidRPr="005E5320" w:rsidRDefault="00E92F1F" w:rsidP="00E92F1F">
            <w:pPr>
              <w:pStyle w:val="TAL"/>
            </w:pPr>
            <w:r w:rsidRPr="005E5320"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0F7" w14:textId="71306533" w:rsidR="00E92F1F" w:rsidRPr="005E5320" w:rsidRDefault="00E92F1F" w:rsidP="00E92F1F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Each of the conditions that compose the SelectionConditions. A ConditionItem consists of a number of attributes representing individual conditions (e.g. a SUPI range, or a TAI list)</w:t>
            </w:r>
          </w:p>
        </w:tc>
      </w:tr>
      <w:tr w:rsidR="005E5320" w:rsidRPr="005E5320" w14:paraId="4526673B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897F" w14:textId="68A73E80" w:rsidR="00E92F1F" w:rsidRPr="005E5320" w:rsidRDefault="00E92F1F" w:rsidP="00E92F1F">
            <w:pPr>
              <w:pStyle w:val="TAL"/>
            </w:pPr>
            <w:r w:rsidRPr="005E5320">
              <w:t>ConditionGroup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315" w14:textId="476E85BF" w:rsidR="00E92F1F" w:rsidRPr="005E5320" w:rsidRDefault="00E92F1F" w:rsidP="00E92F1F">
            <w:pPr>
              <w:pStyle w:val="TAL"/>
            </w:pPr>
            <w:r w:rsidRPr="005E5320"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68D5" w14:textId="1B70C821" w:rsidR="00E92F1F" w:rsidRPr="005E5320" w:rsidRDefault="00E92F1F" w:rsidP="00E92F1F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List (array) of conditions (joined by the "and" or "or" logical relationship), under which an NF Instance with an NFStatus or NFServiceStatus value set to "CANARY_RELEASE"</w:t>
            </w:r>
            <w:r w:rsidR="00BA5EDC" w:rsidRPr="005E5320">
              <w:rPr>
                <w:rFonts w:cs="Arial"/>
                <w:szCs w:val="18"/>
              </w:rPr>
              <w:t>, or with a "canaryRelease" attribute set to true,</w:t>
            </w:r>
            <w:r w:rsidRPr="005E5320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5E5320" w:rsidRPr="005E5320" w14:paraId="70C3C2D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D148" w14:textId="7A4FCABE" w:rsidR="00557483" w:rsidRPr="005E5320" w:rsidRDefault="00557483" w:rsidP="00557483">
            <w:pPr>
              <w:pStyle w:val="TAL"/>
            </w:pPr>
            <w:r w:rsidRPr="005E5320">
              <w:rPr>
                <w:lang w:eastAsia="zh-CN"/>
              </w:rPr>
              <w:t>EpdgInfo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07A" w14:textId="7089659D" w:rsidR="00557483" w:rsidRPr="005E5320" w:rsidRDefault="00557483" w:rsidP="00557483">
            <w:pPr>
              <w:pStyle w:val="TAL"/>
            </w:pPr>
            <w:r w:rsidRPr="005E5320">
              <w:rPr>
                <w:rFonts w:hint="eastAsia"/>
                <w:lang w:eastAsia="zh-CN"/>
              </w:rPr>
              <w:t>6</w:t>
            </w:r>
            <w:r w:rsidRPr="005E5320"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936" w14:textId="450FB268" w:rsidR="00557483" w:rsidRPr="005E5320" w:rsidRDefault="00557483" w:rsidP="00557483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Information of the ePDG endpoints.</w:t>
            </w:r>
          </w:p>
        </w:tc>
      </w:tr>
      <w:tr w:rsidR="005E5320" w:rsidRPr="005E5320" w14:paraId="7A574CF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A88" w14:textId="6B4BF479" w:rsidR="00506FC2" w:rsidRPr="005E5320" w:rsidRDefault="00506FC2" w:rsidP="00506FC2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CallbackUriPrefixItem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5E9" w14:textId="582A8586" w:rsidR="00506FC2" w:rsidRPr="005E5320" w:rsidRDefault="00506FC2" w:rsidP="00506FC2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DD2" w14:textId="6F1E6821" w:rsidR="00506FC2" w:rsidRPr="005E5320" w:rsidRDefault="00506FC2" w:rsidP="00506FC2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lang w:eastAsia="zh-CN"/>
              </w:rPr>
              <w:t>Callback URI prefix value to be used for specific notification types</w:t>
            </w:r>
          </w:p>
        </w:tc>
      </w:tr>
      <w:tr w:rsidR="005E5320" w:rsidRPr="005E5320" w14:paraId="134330B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375A" w14:textId="20B675BF" w:rsidR="0089687C" w:rsidRPr="005E5320" w:rsidRDefault="0089687C" w:rsidP="0089687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SharedData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3331" w14:textId="270F6338" w:rsidR="0089687C" w:rsidRPr="005E5320" w:rsidRDefault="0089687C" w:rsidP="0089687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AD1" w14:textId="4EED7E2F" w:rsidR="0089687C" w:rsidRPr="005E5320" w:rsidRDefault="0089687C" w:rsidP="0089687C">
            <w:pPr>
              <w:pStyle w:val="TAL"/>
              <w:rPr>
                <w:lang w:eastAsia="zh-CN"/>
              </w:rPr>
            </w:pPr>
            <w:r w:rsidRPr="005E5320">
              <w:rPr>
                <w:rFonts w:cs="Arial"/>
                <w:szCs w:val="18"/>
              </w:rPr>
              <w:t>Shared Data</w:t>
            </w:r>
          </w:p>
        </w:tc>
      </w:tr>
      <w:tr w:rsidR="005E5320" w:rsidRPr="005E5320" w14:paraId="49A1559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CB4" w14:textId="080EA466" w:rsidR="0089687C" w:rsidRPr="005E5320" w:rsidRDefault="0089687C" w:rsidP="0089687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NFProfileRegistrationError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FDF" w14:textId="4F44A21F" w:rsidR="0089687C" w:rsidRPr="005E5320" w:rsidRDefault="0089687C" w:rsidP="0089687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69E" w14:textId="1A2F841E" w:rsidR="0089687C" w:rsidRPr="005E5320" w:rsidRDefault="0089687C" w:rsidP="0089687C">
            <w:pPr>
              <w:pStyle w:val="TAL"/>
              <w:rPr>
                <w:lang w:eastAsia="zh-CN"/>
              </w:rPr>
            </w:pPr>
            <w:r w:rsidRPr="005E5320"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5E5320" w:rsidRPr="005E5320" w14:paraId="1CE1C46B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DFC" w14:textId="232B7B92" w:rsidR="009576C9" w:rsidRPr="005E5320" w:rsidRDefault="009576C9" w:rsidP="0089687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SharedDataIdList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318" w14:textId="402E2F03" w:rsidR="009576C9" w:rsidRPr="005E5320" w:rsidRDefault="009576C9" w:rsidP="0089687C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B54" w14:textId="77777777" w:rsidR="009576C9" w:rsidRPr="005E5320" w:rsidRDefault="009576C9" w:rsidP="0089687C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221D646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04E8" w14:textId="1FFE58F3" w:rsidR="00A956B8" w:rsidRPr="005E5320" w:rsidRDefault="00A956B8" w:rsidP="00A956B8">
            <w:pPr>
              <w:pStyle w:val="TAL"/>
              <w:rPr>
                <w:lang w:eastAsia="zh-CN"/>
              </w:rPr>
            </w:pPr>
            <w:r w:rsidRPr="005E5320">
              <w:t>PortRange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0A0" w14:textId="009D5E24" w:rsidR="00A956B8" w:rsidRPr="005E5320" w:rsidRDefault="00A956B8" w:rsidP="00A956B8">
            <w:pPr>
              <w:pStyle w:val="TAL"/>
              <w:rPr>
                <w:lang w:eastAsia="zh-CN"/>
              </w:rPr>
            </w:pPr>
            <w:r w:rsidRPr="005E5320"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384" w14:textId="548FD80F" w:rsidR="00A956B8" w:rsidRPr="005E5320" w:rsidRDefault="00A956B8" w:rsidP="00A956B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Port number Range</w:t>
            </w:r>
          </w:p>
        </w:tc>
      </w:tr>
      <w:tr w:rsidR="005E5320" w:rsidRPr="005E5320" w14:paraId="33CCDC7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E91" w14:textId="1319FA1B" w:rsidR="001929E6" w:rsidRPr="005E5320" w:rsidRDefault="001929E6" w:rsidP="001929E6">
            <w:pPr>
              <w:pStyle w:val="TAL"/>
            </w:pPr>
            <w:r w:rsidRPr="005E5320">
              <w:rPr>
                <w:lang w:eastAsia="zh-CN"/>
              </w:rPr>
              <w:t>SharedScope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DE" w14:textId="25DC4908" w:rsidR="001929E6" w:rsidRPr="005E5320" w:rsidRDefault="001929E6" w:rsidP="001929E6">
            <w:pPr>
              <w:pStyle w:val="TAL"/>
            </w:pPr>
            <w:r w:rsidRPr="005E5320"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62C" w14:textId="1E1CDF1A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5E5320" w:rsidRPr="005E5320" w14:paraId="5A01BA47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CD9D" w14:textId="77777777" w:rsidR="001929E6" w:rsidRPr="005E5320" w:rsidRDefault="001929E6" w:rsidP="001929E6">
            <w:pPr>
              <w:pStyle w:val="TAL"/>
            </w:pPr>
            <w:r w:rsidRPr="005E5320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D407" w14:textId="77777777" w:rsidR="001929E6" w:rsidRPr="005E5320" w:rsidRDefault="001929E6" w:rsidP="001929E6">
            <w:pPr>
              <w:pStyle w:val="TAL"/>
            </w:pPr>
            <w:r w:rsidRPr="005E5320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223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Identity of the NEF.</w:t>
            </w:r>
          </w:p>
        </w:tc>
      </w:tr>
      <w:tr w:rsidR="005E5320" w:rsidRPr="005E5320" w14:paraId="5CB7C312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0D2A" w14:textId="77777777" w:rsidR="001929E6" w:rsidRPr="005E5320" w:rsidRDefault="001929E6" w:rsidP="001929E6">
            <w:pPr>
              <w:pStyle w:val="TAL"/>
            </w:pPr>
            <w:r w:rsidRPr="005E5320"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AFCB" w14:textId="77777777" w:rsidR="001929E6" w:rsidRPr="005E5320" w:rsidRDefault="001929E6" w:rsidP="001929E6">
            <w:pPr>
              <w:pStyle w:val="TAL"/>
            </w:pPr>
            <w:r w:rsidRPr="005E5320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6AE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Vendor ID of the NF Service instance (Private Enterprise Number assigned by IANA)</w:t>
            </w:r>
          </w:p>
        </w:tc>
      </w:tr>
      <w:tr w:rsidR="005E5320" w:rsidRPr="005E5320" w14:paraId="493B3AF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1B0E" w14:textId="384743D6" w:rsidR="001929E6" w:rsidRPr="005E5320" w:rsidRDefault="001929E6" w:rsidP="001929E6">
            <w:pPr>
              <w:pStyle w:val="TAL"/>
              <w:rPr>
                <w:rFonts w:eastAsia="DengXian" w:cs="Arial"/>
              </w:rPr>
            </w:pPr>
            <w:r w:rsidRPr="005E5320">
              <w:t>WildcardDnai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347" w14:textId="21023D57" w:rsidR="001929E6" w:rsidRPr="005E5320" w:rsidRDefault="001929E6" w:rsidP="001929E6">
            <w:pPr>
              <w:pStyle w:val="TAL"/>
              <w:rPr>
                <w:rFonts w:eastAsia="DengXian" w:cs="Arial"/>
              </w:rPr>
            </w:pPr>
            <w:r w:rsidRPr="005E5320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3070" w14:textId="6DF7E8DA" w:rsidR="001929E6" w:rsidRPr="005E5320" w:rsidRDefault="001929E6" w:rsidP="001929E6">
            <w:pPr>
              <w:pStyle w:val="TAL"/>
              <w:rPr>
                <w:rFonts w:eastAsia="DengXian" w:cs="Arial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W</w:t>
            </w:r>
            <w:r w:rsidRPr="005E5320"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5E5320" w:rsidRPr="005E5320" w14:paraId="1E0ECB84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DF29" w14:textId="728521C0" w:rsidR="001929E6" w:rsidRPr="005E5320" w:rsidRDefault="001929E6" w:rsidP="001929E6">
            <w:pPr>
              <w:pStyle w:val="TAL"/>
            </w:pPr>
            <w:r w:rsidRPr="005E5320">
              <w:rPr>
                <w:lang w:eastAsia="zh-CN"/>
              </w:rPr>
              <w:t>MediaCapability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1A62" w14:textId="17EFC775" w:rsidR="001929E6" w:rsidRPr="005E5320" w:rsidRDefault="001929E6" w:rsidP="001929E6">
            <w:pPr>
              <w:pStyle w:val="TAL"/>
            </w:pPr>
            <w:r w:rsidRPr="005E5320">
              <w:rPr>
                <w:rFonts w:hint="eastAsia"/>
                <w:lang w:eastAsia="zh-CN"/>
              </w:rPr>
              <w:t>6</w:t>
            </w:r>
            <w:r w:rsidRPr="005E5320"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106B" w14:textId="7C5540DB" w:rsidR="001929E6" w:rsidRPr="005E5320" w:rsidRDefault="001929E6" w:rsidP="001929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5E5320" w:rsidRPr="005E5320" w14:paraId="22A3293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CC8" w14:textId="77777777" w:rsidR="001929E6" w:rsidRPr="005E5320" w:rsidRDefault="001929E6" w:rsidP="001929E6">
            <w:pPr>
              <w:pStyle w:val="TAL"/>
            </w:pPr>
            <w:r w:rsidRPr="005E5320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612" w14:textId="77777777" w:rsidR="001929E6" w:rsidRPr="005E5320" w:rsidRDefault="001929E6" w:rsidP="001929E6">
            <w:pPr>
              <w:pStyle w:val="TAL"/>
            </w:pPr>
            <w:r w:rsidRPr="005E5320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69F8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NF types known to NRF.</w:t>
            </w:r>
          </w:p>
        </w:tc>
      </w:tr>
      <w:tr w:rsidR="005E5320" w:rsidRPr="005E5320" w14:paraId="24E4404C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A9FA" w14:textId="77777777" w:rsidR="001929E6" w:rsidRPr="005E5320" w:rsidRDefault="001929E6" w:rsidP="001929E6">
            <w:pPr>
              <w:pStyle w:val="TAL"/>
            </w:pPr>
            <w:r w:rsidRPr="005E5320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CB16" w14:textId="77777777" w:rsidR="001929E6" w:rsidRPr="005E5320" w:rsidRDefault="001929E6" w:rsidP="001929E6">
            <w:pPr>
              <w:pStyle w:val="TAL"/>
            </w:pPr>
            <w:r w:rsidRPr="005E5320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113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5E5320" w:rsidRPr="005E5320" w14:paraId="7208122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69F7" w14:textId="77777777" w:rsidR="001929E6" w:rsidRPr="005E5320" w:rsidRDefault="001929E6" w:rsidP="001929E6">
            <w:pPr>
              <w:pStyle w:val="TAL"/>
            </w:pPr>
            <w:r w:rsidRPr="005E5320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1813" w14:textId="77777777" w:rsidR="001929E6" w:rsidRPr="005E5320" w:rsidRDefault="001929E6" w:rsidP="001929E6">
            <w:pPr>
              <w:pStyle w:val="TAL"/>
            </w:pPr>
            <w:r w:rsidRPr="005E5320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798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5E5320" w:rsidRPr="005E5320" w14:paraId="6E4ABED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2A5" w14:textId="77777777" w:rsidR="001929E6" w:rsidRPr="005E5320" w:rsidRDefault="001929E6" w:rsidP="001929E6">
            <w:pPr>
              <w:pStyle w:val="TAL"/>
            </w:pPr>
            <w:r w:rsidRPr="005E5320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98DE" w14:textId="77777777" w:rsidR="001929E6" w:rsidRPr="005E5320" w:rsidRDefault="001929E6" w:rsidP="001929E6">
            <w:pPr>
              <w:pStyle w:val="TAL"/>
            </w:pPr>
            <w:r w:rsidRPr="005E5320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031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5E5320" w:rsidRPr="005E5320" w14:paraId="0BC5FA29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5E42" w14:textId="77777777" w:rsidR="001929E6" w:rsidRPr="005E5320" w:rsidRDefault="001929E6" w:rsidP="001929E6">
            <w:pPr>
              <w:pStyle w:val="TAL"/>
            </w:pPr>
            <w:r w:rsidRPr="005E5320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D85" w14:textId="77777777" w:rsidR="001929E6" w:rsidRPr="005E5320" w:rsidRDefault="001929E6" w:rsidP="001929E6">
            <w:pPr>
              <w:pStyle w:val="TAL"/>
            </w:pPr>
            <w:r w:rsidRPr="005E5320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2576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5E5320" w:rsidRPr="005E5320" w14:paraId="15520AAF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A5A6" w14:textId="77777777" w:rsidR="001929E6" w:rsidRPr="005E5320" w:rsidRDefault="001929E6" w:rsidP="001929E6">
            <w:pPr>
              <w:pStyle w:val="TAL"/>
            </w:pPr>
            <w:r w:rsidRPr="005E5320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855" w14:textId="77777777" w:rsidR="001929E6" w:rsidRPr="005E5320" w:rsidRDefault="001929E6" w:rsidP="001929E6">
            <w:pPr>
              <w:pStyle w:val="TAL"/>
            </w:pPr>
            <w:r w:rsidRPr="005E5320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55B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Types of data sets stored in UDR.</w:t>
            </w:r>
          </w:p>
        </w:tc>
      </w:tr>
      <w:tr w:rsidR="005E5320" w:rsidRPr="005E5320" w14:paraId="2D57EA0B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F03" w14:textId="77777777" w:rsidR="001929E6" w:rsidRPr="005E5320" w:rsidRDefault="001929E6" w:rsidP="001929E6">
            <w:pPr>
              <w:pStyle w:val="TAL"/>
            </w:pPr>
            <w:r w:rsidRPr="005E5320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BDA" w14:textId="77777777" w:rsidR="001929E6" w:rsidRPr="005E5320" w:rsidRDefault="001929E6" w:rsidP="001929E6">
            <w:pPr>
              <w:pStyle w:val="TAL"/>
            </w:pPr>
            <w:r w:rsidRPr="005E5320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1CC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5E5320" w:rsidRPr="005E5320" w14:paraId="004CC98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4E9" w14:textId="77777777" w:rsidR="001929E6" w:rsidRPr="005E5320" w:rsidRDefault="001929E6" w:rsidP="001929E6">
            <w:pPr>
              <w:pStyle w:val="TAL"/>
            </w:pPr>
            <w:r w:rsidRPr="005E5320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21E" w14:textId="77777777" w:rsidR="001929E6" w:rsidRPr="005E5320" w:rsidRDefault="001929E6" w:rsidP="001929E6">
            <w:pPr>
              <w:pStyle w:val="TAL"/>
            </w:pPr>
            <w:r w:rsidRPr="005E5320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E9B5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Service names known to NRF.</w:t>
            </w:r>
          </w:p>
        </w:tc>
      </w:tr>
      <w:tr w:rsidR="005E5320" w:rsidRPr="005E5320" w14:paraId="69DAE66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4CA" w14:textId="77777777" w:rsidR="001929E6" w:rsidRPr="005E5320" w:rsidRDefault="001929E6" w:rsidP="001929E6">
            <w:pPr>
              <w:pStyle w:val="TAL"/>
            </w:pPr>
            <w:r w:rsidRPr="005E5320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4D92" w14:textId="77777777" w:rsidR="001929E6" w:rsidRPr="005E5320" w:rsidRDefault="001929E6" w:rsidP="001929E6">
            <w:pPr>
              <w:pStyle w:val="TAL"/>
            </w:pPr>
            <w:r w:rsidRPr="005E5320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A723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5E5320" w:rsidRPr="005E5320" w14:paraId="23834A4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420" w14:textId="77777777" w:rsidR="001929E6" w:rsidRPr="005E5320" w:rsidRDefault="001929E6" w:rsidP="001929E6">
            <w:pPr>
              <w:pStyle w:val="TAL"/>
            </w:pPr>
            <w:r w:rsidRPr="005E5320"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486" w14:textId="77777777" w:rsidR="001929E6" w:rsidRPr="005E5320" w:rsidRDefault="001929E6" w:rsidP="001929E6">
            <w:pPr>
              <w:pStyle w:val="TAL"/>
            </w:pPr>
            <w:r w:rsidRPr="005E5320"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ABA9" w14:textId="77777777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5E5320" w:rsidRPr="005E5320" w14:paraId="0154150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4A7" w14:textId="607599E3" w:rsidR="001929E6" w:rsidRPr="005E5320" w:rsidRDefault="001929E6" w:rsidP="001929E6">
            <w:pPr>
              <w:pStyle w:val="TAL"/>
            </w:pPr>
            <w:r w:rsidRPr="005E5320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5A1" w14:textId="1A9D79E6" w:rsidR="001929E6" w:rsidRPr="005E5320" w:rsidRDefault="001929E6" w:rsidP="001929E6">
            <w:pPr>
              <w:pStyle w:val="TAL"/>
            </w:pPr>
            <w:r w:rsidRPr="005E5320">
              <w:t>6.1.6.3.1</w:t>
            </w:r>
            <w:r w:rsidRPr="005E5320"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4350" w14:textId="265A3DA1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5E5320" w:rsidRPr="005E5320" w14:paraId="58FA67D5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490" w14:textId="39BCB0B3" w:rsidR="001929E6" w:rsidRPr="005E5320" w:rsidRDefault="001929E6" w:rsidP="001929E6">
            <w:pPr>
              <w:pStyle w:val="TAL"/>
            </w:pPr>
            <w:r w:rsidRPr="005E5320">
              <w:lastRenderedPageBreak/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9E8" w14:textId="4C4FF8AC" w:rsidR="001929E6" w:rsidRPr="005E5320" w:rsidRDefault="001929E6" w:rsidP="001929E6">
            <w:pPr>
              <w:pStyle w:val="TAL"/>
            </w:pPr>
            <w:r w:rsidRPr="005E5320"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AD8" w14:textId="4D4478B1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Indicates the type(s) of IP addresses reachable via an SCP.</w:t>
            </w:r>
          </w:p>
        </w:tc>
      </w:tr>
      <w:tr w:rsidR="005E5320" w:rsidRPr="005E5320" w14:paraId="0675994A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A9D" w14:textId="2DD7827E" w:rsidR="001929E6" w:rsidRPr="005E5320" w:rsidRDefault="001929E6" w:rsidP="001929E6">
            <w:pPr>
              <w:pStyle w:val="TAL"/>
            </w:pPr>
            <w:r w:rsidRPr="005E5320"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F51" w14:textId="561D74B2" w:rsidR="001929E6" w:rsidRPr="005E5320" w:rsidRDefault="001929E6" w:rsidP="001929E6">
            <w:pPr>
              <w:pStyle w:val="TAL"/>
            </w:pPr>
            <w:r w:rsidRPr="005E5320"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BECD" w14:textId="3FB0FB55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5E5320" w:rsidRPr="005E5320" w14:paraId="5987BF58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859" w14:textId="41609C55" w:rsidR="001929E6" w:rsidRPr="005E5320" w:rsidRDefault="001929E6" w:rsidP="001929E6">
            <w:pPr>
              <w:pStyle w:val="TAL"/>
            </w:pPr>
            <w:r w:rsidRPr="005E5320">
              <w:t>LocalityType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F998" w14:textId="7DE4429C" w:rsidR="001929E6" w:rsidRPr="005E5320" w:rsidRDefault="001929E6" w:rsidP="001929E6">
            <w:pPr>
              <w:pStyle w:val="TAL"/>
            </w:pPr>
            <w:r w:rsidRPr="005E5320"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F33" w14:textId="118D0212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Type of Locality description item.</w:t>
            </w:r>
          </w:p>
        </w:tc>
      </w:tr>
      <w:tr w:rsidR="005E5320" w:rsidRPr="005E5320" w14:paraId="6F9E17BD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851E" w14:textId="126CDAFF" w:rsidR="001929E6" w:rsidRPr="005E5320" w:rsidRDefault="001929E6" w:rsidP="001929E6">
            <w:pPr>
              <w:pStyle w:val="TAL"/>
            </w:pPr>
            <w:r w:rsidRPr="005E5320">
              <w:rPr>
                <w:rFonts w:eastAsia="DengXian"/>
              </w:rPr>
              <w:t>FlCapabilityType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462" w14:textId="4AC7544D" w:rsidR="001929E6" w:rsidRPr="005E5320" w:rsidRDefault="001929E6" w:rsidP="001929E6">
            <w:pPr>
              <w:pStyle w:val="TAL"/>
            </w:pPr>
            <w:r w:rsidRPr="005E5320"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6F7" w14:textId="05145D74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eastAsia="DengXian"/>
              </w:rPr>
              <w:t>Type of Federated Learning</w:t>
            </w:r>
            <w:r w:rsidRPr="005E5320" w:rsidDel="00CF1D68">
              <w:rPr>
                <w:rFonts w:eastAsia="DengXian"/>
              </w:rPr>
              <w:t xml:space="preserve"> </w:t>
            </w:r>
            <w:r w:rsidRPr="005E5320">
              <w:rPr>
                <w:rFonts w:eastAsia="DengXian"/>
              </w:rPr>
              <w:t>Capability</w:t>
            </w:r>
          </w:p>
        </w:tc>
      </w:tr>
      <w:tr w:rsidR="005E5320" w:rsidRPr="005E5320" w14:paraId="0D6E0BD6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66B" w14:textId="5D98EC1F" w:rsidR="001929E6" w:rsidRPr="005E5320" w:rsidRDefault="001929E6" w:rsidP="001929E6">
            <w:pPr>
              <w:pStyle w:val="TAL"/>
              <w:rPr>
                <w:lang w:eastAsia="zh-CN"/>
              </w:rPr>
            </w:pPr>
            <w:r w:rsidRPr="005E5320">
              <w:t>RuleSetAction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9D2" w14:textId="09E2BD0E" w:rsidR="001929E6" w:rsidRPr="005E5320" w:rsidRDefault="001929E6" w:rsidP="001929E6">
            <w:pPr>
              <w:pStyle w:val="TAL"/>
              <w:rPr>
                <w:lang w:eastAsia="zh-CN"/>
              </w:rPr>
            </w:pPr>
            <w:r w:rsidRPr="005E5320"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3AF" w14:textId="55551F69" w:rsidR="001929E6" w:rsidRPr="005E5320" w:rsidRDefault="001929E6" w:rsidP="001929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98074B" w:rsidRPr="005E5320" w14:paraId="204E8480" w14:textId="77777777" w:rsidTr="000655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5ED" w14:textId="09D95CC4" w:rsidR="001929E6" w:rsidRPr="005E5320" w:rsidRDefault="001929E6" w:rsidP="001929E6">
            <w:pPr>
              <w:pStyle w:val="TAL"/>
            </w:pPr>
            <w:r w:rsidRPr="005E5320">
              <w:t>DnsSecurityProtocol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E158" w14:textId="5D67C1CB" w:rsidR="001929E6" w:rsidRPr="005E5320" w:rsidRDefault="001929E6" w:rsidP="001929E6">
            <w:pPr>
              <w:pStyle w:val="TAL"/>
            </w:pPr>
            <w:r w:rsidRPr="005E5320"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A1F2" w14:textId="139C0943" w:rsidR="001929E6" w:rsidRPr="005E5320" w:rsidRDefault="001929E6" w:rsidP="001929E6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 xml:space="preserve">DNS Security Protocol </w:t>
            </w:r>
            <w:r w:rsidRPr="005E5320">
              <w:rPr>
                <w:szCs w:val="18"/>
                <w:rPrChange w:id="8" w:author="Ulrich Wiehe" w:date="2024-06-21T11:06:00Z">
                  <w:rPr>
                    <w:color w:val="C00000"/>
                    <w:szCs w:val="18"/>
                  </w:rPr>
                </w:rPrChange>
              </w:rPr>
              <w:t>(e.g. DNS over TLS, DNS over DTLS)</w:t>
            </w:r>
          </w:p>
        </w:tc>
      </w:tr>
    </w:tbl>
    <w:p w14:paraId="7EC5AED4" w14:textId="7029118F" w:rsidR="00A16735" w:rsidRPr="005E5320" w:rsidRDefault="00A16735" w:rsidP="00A16735"/>
    <w:p w14:paraId="00D0F2D5" w14:textId="77777777" w:rsidR="00A16735" w:rsidRPr="005E5320" w:rsidRDefault="00A16735" w:rsidP="00A16735">
      <w:r w:rsidRPr="005E5320">
        <w:t>Table 6.1.6.1-2 specifies data types re-used by the Nnrf_NFManagement service-based interface protocol from other specifications, including a reference to their respective specifications and when needed, a short description of their use within the Nnrf_NFManagement service-based interface.</w:t>
      </w:r>
    </w:p>
    <w:p w14:paraId="6B007393" w14:textId="77777777" w:rsidR="00A16735" w:rsidRPr="005E5320" w:rsidRDefault="00A16735" w:rsidP="00A16735">
      <w:pPr>
        <w:pStyle w:val="TH"/>
      </w:pPr>
      <w:r w:rsidRPr="005E5320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5E5320" w:rsidRPr="005E5320" w14:paraId="3FA0ECDC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EAFF7" w14:textId="77777777" w:rsidR="00A16735" w:rsidRPr="005E5320" w:rsidRDefault="00A16735" w:rsidP="000655E8">
            <w:pPr>
              <w:pStyle w:val="TAH"/>
            </w:pPr>
            <w:r w:rsidRPr="005E5320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1426A" w14:textId="77777777" w:rsidR="00A16735" w:rsidRPr="005E5320" w:rsidRDefault="00A16735" w:rsidP="000655E8">
            <w:pPr>
              <w:pStyle w:val="TAH"/>
            </w:pPr>
            <w:r w:rsidRPr="005E5320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DB260" w14:textId="77777777" w:rsidR="00A16735" w:rsidRPr="005E5320" w:rsidRDefault="00A16735" w:rsidP="000655E8">
            <w:pPr>
              <w:pStyle w:val="TAH"/>
            </w:pPr>
            <w:r w:rsidRPr="005E5320">
              <w:t>Comments</w:t>
            </w:r>
          </w:p>
        </w:tc>
      </w:tr>
      <w:tr w:rsidR="005E5320" w:rsidRPr="005E5320" w14:paraId="4969475C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18D" w14:textId="77777777" w:rsidR="00A16735" w:rsidRPr="005E5320" w:rsidRDefault="00A16735" w:rsidP="000655E8">
            <w:pPr>
              <w:pStyle w:val="TAL"/>
            </w:pPr>
            <w:r w:rsidRPr="005E5320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898" w14:textId="77777777" w:rsidR="00A16735" w:rsidRPr="005E5320" w:rsidRDefault="00A16735" w:rsidP="000655E8">
            <w:pPr>
              <w:pStyle w:val="TAL"/>
            </w:pPr>
            <w:r w:rsidRPr="005E5320">
              <w:rPr>
                <w:rFonts w:cs="Arial"/>
                <w:szCs w:val="18"/>
              </w:rPr>
              <w:t>3GPP </w:t>
            </w:r>
            <w:r w:rsidR="00666303" w:rsidRPr="005E5320">
              <w:rPr>
                <w:rFonts w:cs="Arial"/>
                <w:szCs w:val="18"/>
              </w:rPr>
              <w:t>TS </w:t>
            </w:r>
            <w:r w:rsidRPr="005E5320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65CE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The N1 message type</w:t>
            </w:r>
          </w:p>
        </w:tc>
      </w:tr>
      <w:tr w:rsidR="005E5320" w:rsidRPr="005E5320" w14:paraId="6146E0EF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5EC0" w14:textId="77777777" w:rsidR="00A16735" w:rsidRPr="005E5320" w:rsidRDefault="00A16735" w:rsidP="000655E8">
            <w:pPr>
              <w:pStyle w:val="TAL"/>
            </w:pPr>
            <w:r w:rsidRPr="005E5320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CC8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3GPP </w:t>
            </w:r>
            <w:r w:rsidR="00666303" w:rsidRPr="005E5320">
              <w:rPr>
                <w:rFonts w:cs="Arial"/>
                <w:szCs w:val="18"/>
              </w:rPr>
              <w:t>TS </w:t>
            </w:r>
            <w:r w:rsidRPr="005E5320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71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The N2 information type</w:t>
            </w:r>
          </w:p>
        </w:tc>
      </w:tr>
      <w:tr w:rsidR="005E5320" w:rsidRPr="005E5320" w14:paraId="27BE6306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316" w14:textId="77777777" w:rsidR="00A16735" w:rsidRPr="005E5320" w:rsidRDefault="00A16735" w:rsidP="000655E8">
            <w:pPr>
              <w:pStyle w:val="TAL"/>
            </w:pPr>
            <w:r w:rsidRPr="005E5320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34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6B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1921B84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BC7" w14:textId="77777777" w:rsidR="00A16735" w:rsidRPr="005E5320" w:rsidRDefault="00A16735" w:rsidP="000655E8">
            <w:pPr>
              <w:pStyle w:val="TAL"/>
            </w:pPr>
            <w:r w:rsidRPr="005E5320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DFE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534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31E7695A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B6E" w14:textId="77777777" w:rsidR="00A16735" w:rsidRPr="005E5320" w:rsidRDefault="00A16735" w:rsidP="000655E8">
            <w:pPr>
              <w:pStyle w:val="TAL"/>
            </w:pPr>
            <w:r w:rsidRPr="005E5320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CAA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6091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550E307B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0E6" w14:textId="77777777" w:rsidR="00A16735" w:rsidRPr="005E5320" w:rsidRDefault="00A16735" w:rsidP="000655E8">
            <w:pPr>
              <w:pStyle w:val="TAL"/>
            </w:pPr>
            <w:r w:rsidRPr="005E5320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ACE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F3F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71554BF7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24D" w14:textId="77777777" w:rsidR="00A16735" w:rsidRPr="005E5320" w:rsidRDefault="00A16735" w:rsidP="000655E8">
            <w:pPr>
              <w:pStyle w:val="TAL"/>
            </w:pPr>
            <w:r w:rsidRPr="005E5320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91DD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678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65A851B4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4507" w14:textId="77777777" w:rsidR="00A16735" w:rsidRPr="005E5320" w:rsidRDefault="00A16735" w:rsidP="000655E8">
            <w:pPr>
              <w:pStyle w:val="TAL"/>
            </w:pPr>
            <w:r w:rsidRPr="005E5320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8F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268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1377F967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566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8F5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3F8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0019685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2C1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CB1C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AE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3961AB6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A0C" w14:textId="77777777" w:rsidR="00A16735" w:rsidRPr="005E5320" w:rsidRDefault="00A16735" w:rsidP="000655E8">
            <w:pPr>
              <w:pStyle w:val="TAL"/>
            </w:pPr>
            <w:r w:rsidRPr="005E5320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F5A6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90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0BC9E2B8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B462" w14:textId="77777777" w:rsidR="00A16735" w:rsidRPr="005E5320" w:rsidRDefault="00A16735" w:rsidP="000655E8">
            <w:pPr>
              <w:pStyle w:val="TAL"/>
            </w:pPr>
            <w:r w:rsidRPr="005E5320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A40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3C1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73821013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D35" w14:textId="77777777" w:rsidR="00A16735" w:rsidRPr="005E5320" w:rsidRDefault="00A16735" w:rsidP="000655E8">
            <w:pPr>
              <w:pStyle w:val="TAL"/>
            </w:pPr>
            <w:r w:rsidRPr="005E5320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537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C73" w14:textId="772BAB15" w:rsidR="00A16735" w:rsidRPr="005E5320" w:rsidRDefault="00154B27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5E5320" w:rsidRPr="005E5320" w14:paraId="7C66FAF1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A31C" w14:textId="77777777" w:rsidR="00A16735" w:rsidRPr="005E5320" w:rsidRDefault="00A16735" w:rsidP="000655E8">
            <w:pPr>
              <w:pStyle w:val="TAL"/>
            </w:pPr>
            <w:r w:rsidRPr="005E5320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CE6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AB0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</w:rPr>
              <w:t>3GPP Hypermedia link</w:t>
            </w:r>
          </w:p>
        </w:tc>
      </w:tr>
      <w:tr w:rsidR="005E5320" w:rsidRPr="005E5320" w14:paraId="39059A73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D2B" w14:textId="77777777" w:rsidR="00A16735" w:rsidRPr="005E5320" w:rsidRDefault="00A16735" w:rsidP="000655E8">
            <w:pPr>
              <w:pStyle w:val="TAL"/>
            </w:pPr>
            <w:r w:rsidRPr="005E5320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9CA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29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76FCFF07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0BA" w14:textId="77777777" w:rsidR="00A16735" w:rsidRPr="005E5320" w:rsidRDefault="00A16735" w:rsidP="000655E8">
            <w:pPr>
              <w:pStyle w:val="TAL"/>
            </w:pPr>
            <w:r w:rsidRPr="005E5320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95F8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1FFD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0E2DD47C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2BE" w14:textId="77777777" w:rsidR="00A16735" w:rsidRPr="005E5320" w:rsidRDefault="00A16735" w:rsidP="000655E8">
            <w:pPr>
              <w:pStyle w:val="TAL"/>
            </w:pPr>
            <w:r w:rsidRPr="005E5320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EF5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85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1493FCE5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5957" w14:textId="77777777" w:rsidR="00A16735" w:rsidRPr="005E5320" w:rsidRDefault="00A16735" w:rsidP="000655E8">
            <w:pPr>
              <w:pStyle w:val="TAL"/>
            </w:pPr>
            <w:r w:rsidRPr="005E5320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C3D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B6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6459A073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E46" w14:textId="77777777" w:rsidR="00A16735" w:rsidRPr="005E5320" w:rsidRDefault="00A16735" w:rsidP="000655E8">
            <w:pPr>
              <w:pStyle w:val="TAL"/>
            </w:pPr>
            <w:r w:rsidRPr="005E5320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5EE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5A3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577832E5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B7E" w14:textId="77777777" w:rsidR="00A16735" w:rsidRPr="005E5320" w:rsidRDefault="00A16735" w:rsidP="000655E8">
            <w:pPr>
              <w:pStyle w:val="TAL"/>
            </w:pPr>
            <w:r w:rsidRPr="005E5320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A4F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1401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725292E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E70" w14:textId="77777777" w:rsidR="00A16735" w:rsidRPr="005E5320" w:rsidRDefault="00A16735" w:rsidP="000655E8">
            <w:pPr>
              <w:pStyle w:val="TAL"/>
            </w:pPr>
            <w:r w:rsidRPr="005E5320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0F6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1C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</w:p>
        </w:tc>
      </w:tr>
      <w:tr w:rsidR="005E5320" w:rsidRPr="005E5320" w14:paraId="5EC097B8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E9C1" w14:textId="77777777" w:rsidR="00A16735" w:rsidRPr="005E5320" w:rsidRDefault="00A16735" w:rsidP="000655E8">
            <w:pPr>
              <w:pStyle w:val="TAL"/>
            </w:pPr>
            <w:r w:rsidRPr="005E5320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8DB8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84E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5E5320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5E5320" w:rsidRPr="005E5320" w14:paraId="74FA01BD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074" w14:textId="77777777" w:rsidR="00A16735" w:rsidRPr="005E5320" w:rsidRDefault="00A16735" w:rsidP="000655E8">
            <w:pPr>
              <w:pStyle w:val="TAL"/>
            </w:pPr>
            <w:r w:rsidRPr="005E5320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71E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D7C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4FFC17C4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BBE" w14:textId="77777777" w:rsidR="00A16735" w:rsidRPr="005E5320" w:rsidRDefault="00A16735" w:rsidP="000655E8">
            <w:pPr>
              <w:pStyle w:val="TAL"/>
            </w:pPr>
            <w:r w:rsidRPr="005E5320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A12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A6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631AA6C3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7D5" w14:textId="77777777" w:rsidR="00A16735" w:rsidRPr="005E5320" w:rsidRDefault="00A16735" w:rsidP="000655E8">
            <w:pPr>
              <w:pStyle w:val="TAL"/>
            </w:pPr>
            <w:r w:rsidRPr="005E5320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0BF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7C55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19789CD8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789" w14:textId="77777777" w:rsidR="00A16735" w:rsidRPr="005E5320" w:rsidRDefault="00A16735" w:rsidP="000655E8">
            <w:pPr>
              <w:pStyle w:val="TAL"/>
            </w:pPr>
            <w:r w:rsidRPr="005E5320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D71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142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5E5320">
              <w:t>Access Traffic Steering, Switching, Splitting</w:t>
            </w:r>
            <w:r w:rsidRPr="005E532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E5320" w:rsidRPr="005E5320" w14:paraId="38A6D33A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64C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48F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C859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078FD824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A30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6A3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727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511CDC58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FCE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A8C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F7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5E5320">
              <w:rPr>
                <w:rFonts w:cs="Arial"/>
                <w:szCs w:val="18"/>
              </w:rPr>
              <w:t xml:space="preserve">28.12 of </w:t>
            </w:r>
            <w:r w:rsidRPr="005E5320">
              <w:t>3GPP TS 23.003 [12])</w:t>
            </w:r>
          </w:p>
        </w:tc>
      </w:tr>
      <w:tr w:rsidR="005E5320" w:rsidRPr="005E5320" w14:paraId="761A19E5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AF0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366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0492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5E5320">
              <w:rPr>
                <w:rFonts w:cs="Arial"/>
                <w:szCs w:val="18"/>
              </w:rPr>
              <w:t xml:space="preserve">28.13 of </w:t>
            </w:r>
            <w:r w:rsidRPr="005E5320">
              <w:t>3GPP TS 23.003 [12])</w:t>
            </w:r>
          </w:p>
        </w:tc>
      </w:tr>
      <w:tr w:rsidR="005E5320" w:rsidRPr="005E5320" w14:paraId="15D25FDB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639F" w14:textId="77777777" w:rsidR="00A16735" w:rsidRPr="005E5320" w:rsidRDefault="00A16735" w:rsidP="000655E8">
            <w:pPr>
              <w:pStyle w:val="TAL"/>
              <w:rPr>
                <w:lang w:eastAsia="zh-CN"/>
              </w:rPr>
            </w:pPr>
            <w:r w:rsidRPr="005E5320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74D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F4F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5E5320" w:rsidRPr="005E5320" w14:paraId="27D740D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9E8" w14:textId="77777777" w:rsidR="00A16735" w:rsidRPr="005E5320" w:rsidRDefault="00A16735" w:rsidP="000655E8">
            <w:pPr>
              <w:pStyle w:val="TAL"/>
            </w:pPr>
            <w:r w:rsidRPr="005E5320">
              <w:t>RatType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FB6" w14:textId="77777777" w:rsidR="00A16735" w:rsidRPr="005E5320" w:rsidRDefault="00A16735" w:rsidP="000655E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D836" w14:textId="77777777" w:rsidR="00A16735" w:rsidRPr="005E5320" w:rsidRDefault="00A16735" w:rsidP="000655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R</w:t>
            </w:r>
            <w:r w:rsidRPr="005E5320"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5E5320" w:rsidRPr="005E5320" w14:paraId="3466F3FC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F8D" w14:textId="40F2F77D" w:rsidR="000D5B5A" w:rsidRPr="005E5320" w:rsidRDefault="000D5B5A" w:rsidP="000D5B5A">
            <w:pPr>
              <w:pStyle w:val="TAL"/>
            </w:pPr>
            <w:r w:rsidRPr="005E5320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93FA" w14:textId="440D4143" w:rsidR="000D5B5A" w:rsidRPr="005E5320" w:rsidRDefault="000D5B5A" w:rsidP="000D5B5A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C20" w14:textId="77777777" w:rsidR="000D5B5A" w:rsidRPr="005E5320" w:rsidRDefault="000D5B5A" w:rsidP="000D5B5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30D55C32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2757" w14:textId="29031C60" w:rsidR="00253CB6" w:rsidRPr="005E5320" w:rsidRDefault="00253CB6" w:rsidP="00253CB6">
            <w:pPr>
              <w:pStyle w:val="TAL"/>
              <w:rPr>
                <w:lang w:eastAsia="zh-CN"/>
              </w:rPr>
            </w:pPr>
            <w:r w:rsidRPr="005E5320"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EA41" w14:textId="7764450C" w:rsidR="00253CB6" w:rsidRPr="005E5320" w:rsidRDefault="00253CB6" w:rsidP="00253CB6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B8D" w14:textId="5CB9C3B6" w:rsidR="00253CB6" w:rsidRPr="005E5320" w:rsidRDefault="00253CB6" w:rsidP="00253C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5E5320" w:rsidRPr="005E5320" w14:paraId="725BFFEA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470" w14:textId="3081B06F" w:rsidR="00F04C0A" w:rsidRPr="005E5320" w:rsidRDefault="00F04C0A" w:rsidP="00F04C0A">
            <w:pPr>
              <w:pStyle w:val="TAL"/>
            </w:pPr>
            <w:r w:rsidRPr="005E5320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84A5" w14:textId="7A5A5D06" w:rsidR="00F04C0A" w:rsidRPr="005E5320" w:rsidRDefault="00F04C0A" w:rsidP="00F04C0A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A6BA" w14:textId="77777777" w:rsidR="00F04C0A" w:rsidRPr="005E5320" w:rsidRDefault="00F04C0A" w:rsidP="00F04C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1755A7E2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E6B" w14:textId="5ED9D163" w:rsidR="001F02E7" w:rsidRPr="005E5320" w:rsidRDefault="001F02E7" w:rsidP="001F02E7">
            <w:pPr>
              <w:pStyle w:val="TAL"/>
            </w:pPr>
            <w:r w:rsidRPr="005E5320"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8A2" w14:textId="6542ACFD" w:rsidR="001F02E7" w:rsidRPr="005E5320" w:rsidRDefault="001F02E7" w:rsidP="001F02E7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AFEA" w14:textId="49F34093" w:rsidR="001F02E7" w:rsidRPr="005E5320" w:rsidRDefault="001F02E7" w:rsidP="001F0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5E5320" w:rsidRPr="005E5320" w14:paraId="6A050320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2F4" w14:textId="14011901" w:rsidR="001F02E7" w:rsidRPr="005E5320" w:rsidRDefault="001F02E7" w:rsidP="001F02E7">
            <w:pPr>
              <w:pStyle w:val="TAL"/>
            </w:pPr>
            <w:r w:rsidRPr="005E5320"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233" w14:textId="0928E76D" w:rsidR="001F02E7" w:rsidRPr="005E5320" w:rsidRDefault="001F02E7" w:rsidP="001F02E7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3E9" w14:textId="0142EC96" w:rsidR="001F02E7" w:rsidRPr="005E5320" w:rsidRDefault="001F02E7" w:rsidP="001F0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</w:rPr>
              <w:t>MBS Session Identifier</w:t>
            </w:r>
          </w:p>
        </w:tc>
      </w:tr>
      <w:tr w:rsidR="005E5320" w:rsidRPr="005E5320" w14:paraId="36B3E0D1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829" w14:textId="7F7ADB81" w:rsidR="001F02E7" w:rsidRPr="005E5320" w:rsidRDefault="001F02E7" w:rsidP="001F02E7">
            <w:pPr>
              <w:pStyle w:val="TAL"/>
            </w:pPr>
            <w:r w:rsidRPr="005E5320"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0F35" w14:textId="2743D9BA" w:rsidR="001F02E7" w:rsidRPr="005E5320" w:rsidRDefault="001F02E7" w:rsidP="001F02E7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3493" w14:textId="71048F4E" w:rsidR="001F02E7" w:rsidRPr="005E5320" w:rsidRDefault="001F02E7" w:rsidP="001F0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lang w:eastAsia="zh-CN"/>
              </w:rPr>
              <w:t>MBS Service Area</w:t>
            </w:r>
          </w:p>
        </w:tc>
      </w:tr>
      <w:tr w:rsidR="005E5320" w:rsidRPr="005E5320" w14:paraId="2F14C1E8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9A6" w14:textId="2CF9259D" w:rsidR="006E0A74" w:rsidRPr="005E5320" w:rsidRDefault="006E0A74" w:rsidP="006E0A74">
            <w:pPr>
              <w:pStyle w:val="TAL"/>
            </w:pPr>
            <w:r w:rsidRPr="005E5320"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EBFD" w14:textId="6D24C62F" w:rsidR="006E0A74" w:rsidRPr="005E5320" w:rsidRDefault="006E0A74" w:rsidP="006E0A74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3E54" w14:textId="36D3E439" w:rsidR="006E0A74" w:rsidRPr="005E5320" w:rsidRDefault="006E0A74" w:rsidP="006E0A74">
            <w:pPr>
              <w:pStyle w:val="TAL"/>
              <w:rPr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5E5320" w:rsidRPr="005E5320" w14:paraId="015E282E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76D" w14:textId="737F120B" w:rsidR="00DF05BF" w:rsidRPr="005E5320" w:rsidRDefault="00DF05BF" w:rsidP="00DF05BF">
            <w:pPr>
              <w:pStyle w:val="TAL"/>
            </w:pPr>
            <w:r w:rsidRPr="005E5320"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90D" w14:textId="6CE42016" w:rsidR="00DF05BF" w:rsidRPr="005E5320" w:rsidRDefault="00DF05BF" w:rsidP="00DF05BF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CA5D" w14:textId="06AFE202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5E5320" w:rsidRPr="005E5320" w14:paraId="0B1EA1DF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30A" w14:textId="65561583" w:rsidR="002E7358" w:rsidRPr="005E5320" w:rsidRDefault="002E7358" w:rsidP="002E7358">
            <w:pPr>
              <w:pStyle w:val="TAL"/>
            </w:pPr>
            <w:r w:rsidRPr="005E5320"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6382" w14:textId="32841F94" w:rsidR="002E7358" w:rsidRPr="005E5320" w:rsidRDefault="002E7358" w:rsidP="002E7358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A00" w14:textId="11BC3434" w:rsidR="002E7358" w:rsidRPr="005E5320" w:rsidRDefault="002E7358" w:rsidP="002E735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5E5320" w:rsidRPr="005E5320" w14:paraId="2B37803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8546" w14:textId="77777777" w:rsidR="00DF05BF" w:rsidRPr="005E5320" w:rsidRDefault="00DF05BF" w:rsidP="00DF05BF">
            <w:pPr>
              <w:pStyle w:val="TAL"/>
            </w:pPr>
            <w:r w:rsidRPr="005E5320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A00" w14:textId="77777777" w:rsidR="00DF05BF" w:rsidRPr="005E5320" w:rsidRDefault="00DF05BF" w:rsidP="00DF05BF">
            <w:pPr>
              <w:pStyle w:val="TAL"/>
            </w:pPr>
            <w:r w:rsidRPr="005E5320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4FC" w14:textId="77777777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 xml:space="preserve">Defined in </w:t>
            </w:r>
            <w:r w:rsidRPr="005E5320">
              <w:t>Nnwdaf_AnalyticsInfo API.</w:t>
            </w:r>
          </w:p>
        </w:tc>
      </w:tr>
      <w:tr w:rsidR="005E5320" w:rsidRPr="005E5320" w14:paraId="7D7D4894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DB09" w14:textId="77777777" w:rsidR="00DF05BF" w:rsidRPr="005E5320" w:rsidRDefault="00DF05BF" w:rsidP="00DF05BF">
            <w:pPr>
              <w:pStyle w:val="TAL"/>
            </w:pPr>
            <w:r w:rsidRPr="005E5320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0F6" w14:textId="77777777" w:rsidR="00DF05BF" w:rsidRPr="005E5320" w:rsidRDefault="00DF05BF" w:rsidP="00DF05BF">
            <w:pPr>
              <w:pStyle w:val="TAL"/>
            </w:pPr>
            <w:r w:rsidRPr="005E5320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D2AF" w14:textId="77777777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 xml:space="preserve">Defined in </w:t>
            </w:r>
            <w:r w:rsidRPr="005E5320">
              <w:t>Nnwdaf_</w:t>
            </w:r>
            <w:r w:rsidRPr="005E5320">
              <w:rPr>
                <w:rFonts w:cs="Arial"/>
                <w:szCs w:val="18"/>
              </w:rPr>
              <w:t>EventsSubscription</w:t>
            </w:r>
            <w:r w:rsidRPr="005E5320">
              <w:t xml:space="preserve"> API.</w:t>
            </w:r>
          </w:p>
        </w:tc>
      </w:tr>
      <w:tr w:rsidR="005E5320" w:rsidRPr="005E5320" w14:paraId="23D957CF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122" w14:textId="77777777" w:rsidR="00DF05BF" w:rsidRPr="005E5320" w:rsidRDefault="00DF05BF" w:rsidP="00DF05BF">
            <w:pPr>
              <w:pStyle w:val="TAL"/>
            </w:pPr>
            <w:r w:rsidRPr="005E5320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297E" w14:textId="77777777" w:rsidR="00DF05BF" w:rsidRPr="005E5320" w:rsidRDefault="00DF05BF" w:rsidP="00DF05BF">
            <w:pPr>
              <w:pStyle w:val="TAL"/>
            </w:pPr>
            <w:r w:rsidRPr="005E5320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64E" w14:textId="77777777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320" w:rsidRPr="005E5320" w14:paraId="08EE1709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E3" w14:textId="77777777" w:rsidR="00DF05BF" w:rsidRPr="005E5320" w:rsidRDefault="00DF05BF" w:rsidP="00DF05BF">
            <w:pPr>
              <w:pStyle w:val="TAL"/>
            </w:pPr>
            <w:r w:rsidRPr="005E5320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7070" w14:textId="77777777" w:rsidR="00DF05BF" w:rsidRPr="005E5320" w:rsidRDefault="00DF05BF" w:rsidP="00DF05BF">
            <w:pPr>
              <w:pStyle w:val="TAL"/>
            </w:pPr>
            <w:r w:rsidRPr="005E5320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4E3" w14:textId="77777777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t>LMF Identification</w:t>
            </w:r>
          </w:p>
        </w:tc>
      </w:tr>
      <w:tr w:rsidR="005E5320" w:rsidRPr="005E5320" w14:paraId="15168811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5B15" w14:textId="77777777" w:rsidR="00DF05BF" w:rsidRPr="005E5320" w:rsidRDefault="00DF05BF" w:rsidP="00DF05BF">
            <w:pPr>
              <w:pStyle w:val="TAL"/>
            </w:pPr>
            <w:r w:rsidRPr="005E5320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1E9" w14:textId="77777777" w:rsidR="00DF05BF" w:rsidRPr="005E5320" w:rsidRDefault="00DF05BF" w:rsidP="00DF05BF">
            <w:pPr>
              <w:pStyle w:val="TAL"/>
            </w:pPr>
            <w:r w:rsidRPr="005E5320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D52" w14:textId="77777777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5E5320" w:rsidRPr="005E5320" w14:paraId="74992ABD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E5C7" w14:textId="1B008A79" w:rsidR="00DF05BF" w:rsidRPr="005E5320" w:rsidRDefault="00DF05BF" w:rsidP="00DF05BF">
            <w:pPr>
              <w:pStyle w:val="TAL"/>
            </w:pPr>
            <w:r w:rsidRPr="005E5320"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BEDD" w14:textId="7ECCF6C2" w:rsidR="00DF05BF" w:rsidRPr="005E5320" w:rsidRDefault="00DF05BF" w:rsidP="00DF05BF">
            <w:pPr>
              <w:pStyle w:val="TAL"/>
            </w:pPr>
            <w:r w:rsidRPr="005E5320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745" w14:textId="18235BAA" w:rsidR="00DF05BF" w:rsidRPr="005E5320" w:rsidRDefault="00DF05BF" w:rsidP="00DF05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 w:hint="eastAsia"/>
                <w:szCs w:val="18"/>
                <w:lang w:eastAsia="zh-CN"/>
              </w:rPr>
              <w:t>S</w:t>
            </w:r>
            <w:r w:rsidRPr="005E5320"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5E5320" w:rsidRPr="005E5320" w14:paraId="380DAD8A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093E" w14:textId="1B4A1EC7" w:rsidR="00D93448" w:rsidRPr="005E5320" w:rsidRDefault="00D93448" w:rsidP="00D93448">
            <w:pPr>
              <w:pStyle w:val="TAL"/>
            </w:pPr>
            <w:r w:rsidRPr="005E5320"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1D5" w14:textId="058B7BE2" w:rsidR="00D93448" w:rsidRPr="005E5320" w:rsidRDefault="00D93448" w:rsidP="00D93448">
            <w:pPr>
              <w:pStyle w:val="TAL"/>
            </w:pPr>
            <w:r w:rsidRPr="005E5320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B7D9" w14:textId="531C3A6F" w:rsidR="00D93448" w:rsidRPr="005E5320" w:rsidRDefault="00D93448" w:rsidP="00D934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5E5320" w:rsidRPr="005E5320" w14:paraId="18BFC935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041" w14:textId="75B9BAA2" w:rsidR="00E87981" w:rsidRPr="005E5320" w:rsidRDefault="00E87981" w:rsidP="00E87981">
            <w:pPr>
              <w:pStyle w:val="TAL"/>
            </w:pPr>
            <w:r w:rsidRPr="005E5320"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8A8" w14:textId="7139D694" w:rsidR="00E87981" w:rsidRPr="005E5320" w:rsidRDefault="00E87981" w:rsidP="00E87981">
            <w:pPr>
              <w:pStyle w:val="TAL"/>
            </w:pPr>
            <w:r w:rsidRPr="005E5320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5CBD" w14:textId="52E9E42D" w:rsidR="00E87981" w:rsidRPr="005E5320" w:rsidRDefault="00E87981" w:rsidP="00E879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5E5320" w:rsidRPr="005E5320" w14:paraId="424760A2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01BD" w14:textId="00DC7E78" w:rsidR="00ED3E82" w:rsidRPr="005E5320" w:rsidRDefault="00ED3E82" w:rsidP="00ED3E82">
            <w:pPr>
              <w:pStyle w:val="TAL"/>
            </w:pPr>
            <w:r w:rsidRPr="005E5320">
              <w:t>EventType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F4D" w14:textId="43014DD4" w:rsidR="00ED3E82" w:rsidRPr="005E5320" w:rsidRDefault="00ED3E82" w:rsidP="00ED3E82">
            <w:pPr>
              <w:pStyle w:val="TAL"/>
            </w:pPr>
            <w:r w:rsidRPr="005E5320"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F8A" w14:textId="7C177C6A" w:rsidR="00ED3E82" w:rsidRPr="005E5320" w:rsidRDefault="00ED3E82" w:rsidP="00ED3E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98074B" w:rsidRPr="005E5320" w14:paraId="7601F768" w14:textId="77777777" w:rsidTr="00630DD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9F64" w14:textId="3AF497A6" w:rsidR="00267814" w:rsidRPr="005E5320" w:rsidRDefault="00267814" w:rsidP="00267814">
            <w:pPr>
              <w:pStyle w:val="TAL"/>
            </w:pPr>
            <w:r w:rsidRPr="005E5320"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AEE" w14:textId="546A8076" w:rsidR="00267814" w:rsidRPr="005E5320" w:rsidRDefault="00267814" w:rsidP="00267814">
            <w:pPr>
              <w:pStyle w:val="TAL"/>
            </w:pPr>
            <w:r w:rsidRPr="005E5320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0DD" w14:textId="14CF21CF" w:rsidR="00267814" w:rsidRPr="005E5320" w:rsidRDefault="00267814" w:rsidP="002678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E5320">
              <w:t>NSAC Service Area Identifier</w:t>
            </w:r>
          </w:p>
        </w:tc>
      </w:tr>
    </w:tbl>
    <w:p w14:paraId="1C6EAD46" w14:textId="77777777" w:rsidR="00A16735" w:rsidRPr="005E5320" w:rsidRDefault="00A16735" w:rsidP="00A16735"/>
    <w:p w14:paraId="22E0E507" w14:textId="082833CC" w:rsidR="00B95267" w:rsidRPr="006B5418" w:rsidRDefault="00B95267" w:rsidP="00B9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4937651"/>
      <w:bookmarkStart w:id="10" w:name="_Toc33962466"/>
      <w:bookmarkStart w:id="11" w:name="_Toc42883228"/>
      <w:bookmarkStart w:id="12" w:name="_Toc49733096"/>
      <w:bookmarkStart w:id="13" w:name="_Toc56690721"/>
      <w:bookmarkStart w:id="14" w:name="_Toc168245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82BE3" w14:textId="77777777" w:rsidR="00A16735" w:rsidRPr="005E5320" w:rsidRDefault="00A16735" w:rsidP="00736F2E">
      <w:pPr>
        <w:pStyle w:val="Heading1"/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68245599"/>
      <w:bookmarkEnd w:id="9"/>
      <w:bookmarkEnd w:id="10"/>
      <w:bookmarkEnd w:id="11"/>
      <w:bookmarkEnd w:id="12"/>
      <w:bookmarkEnd w:id="13"/>
      <w:bookmarkEnd w:id="14"/>
      <w:bookmarkEnd w:id="6"/>
      <w:r w:rsidRPr="005E5320">
        <w:lastRenderedPageBreak/>
        <w:t>A.3</w:t>
      </w:r>
      <w:r w:rsidRPr="005E5320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59A85B49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>openapi: 3.0.0</w:t>
      </w:r>
    </w:p>
    <w:p w14:paraId="2AC2E5B9" w14:textId="77777777" w:rsidR="00A16735" w:rsidRPr="00B95267" w:rsidRDefault="00A16735" w:rsidP="00A16735">
      <w:pPr>
        <w:pStyle w:val="PL"/>
        <w:rPr>
          <w:color w:val="0070C0"/>
          <w:lang w:val="en-US"/>
        </w:rPr>
      </w:pPr>
    </w:p>
    <w:p w14:paraId="72F61175" w14:textId="7F52DB70" w:rsidR="00B95267" w:rsidRPr="00B95267" w:rsidRDefault="00B95267" w:rsidP="00A16735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49279867" w14:textId="77777777" w:rsidR="00B95267" w:rsidRPr="00B95267" w:rsidRDefault="00B95267" w:rsidP="00A16735">
      <w:pPr>
        <w:pStyle w:val="PL"/>
        <w:rPr>
          <w:color w:val="0070C0"/>
          <w:lang w:val="en-US"/>
        </w:rPr>
      </w:pPr>
    </w:p>
    <w:p w14:paraId="710F49ED" w14:textId="77777777" w:rsidR="00A16735" w:rsidRPr="005E5320" w:rsidRDefault="00A16735" w:rsidP="00A16735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- name: </w:t>
      </w:r>
      <w:r w:rsidRPr="005E5320">
        <w:rPr>
          <w:rFonts w:hint="eastAsia"/>
          <w:lang w:val="en-US" w:eastAsia="zh-CN"/>
        </w:rPr>
        <w:t>serving-scope</w:t>
      </w:r>
    </w:p>
    <w:p w14:paraId="7293F30B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30DFE735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</w:t>
      </w:r>
      <w:r w:rsidRPr="005E5320">
        <w:rPr>
          <w:rFonts w:hint="eastAsia"/>
          <w:lang w:val="en-US" w:eastAsia="zh-CN"/>
        </w:rPr>
        <w:t>areas that can be served</w:t>
      </w:r>
      <w:r w:rsidRPr="005E5320">
        <w:rPr>
          <w:lang w:val="en-US"/>
        </w:rPr>
        <w:t xml:space="preserve"> by the target NF</w:t>
      </w:r>
    </w:p>
    <w:p w14:paraId="18B5999F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 xml:space="preserve">          schema:</w:t>
      </w:r>
    </w:p>
    <w:p w14:paraId="09D3398A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07530F45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187D7D05" w14:textId="77777777" w:rsidR="00A16735" w:rsidRPr="005E5320" w:rsidRDefault="00A16735" w:rsidP="00A16735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      </w:t>
      </w:r>
      <w:r w:rsidRPr="005E5320">
        <w:rPr>
          <w:rFonts w:hint="eastAsia"/>
          <w:lang w:val="en-US" w:eastAsia="zh-CN"/>
        </w:rPr>
        <w:t>type: string</w:t>
      </w:r>
    </w:p>
    <w:p w14:paraId="2131F013" w14:textId="77777777" w:rsidR="00A16735" w:rsidRPr="005E5320" w:rsidRDefault="00A16735" w:rsidP="00A16735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13D3D8C7" w14:textId="77777777" w:rsidR="00A16735" w:rsidRPr="005E5320" w:rsidRDefault="00A16735" w:rsidP="00A16735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413015E5" w14:textId="77777777" w:rsidR="00A16735" w:rsidRPr="005E5320" w:rsidRDefault="00A16735" w:rsidP="00A16735">
      <w:pPr>
        <w:pStyle w:val="PL"/>
        <w:rPr>
          <w:lang w:val="en-US" w:eastAsia="zh-CN"/>
          <w:rPrChange w:id="21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2D78627A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7E66B3D7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450E30EC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43B27AAC" w14:textId="77777777" w:rsidR="007050E6" w:rsidRPr="005E5320" w:rsidRDefault="007050E6" w:rsidP="007050E6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- name: </w:t>
      </w:r>
      <w:r w:rsidRPr="005E5320">
        <w:rPr>
          <w:lang w:val="en-US" w:eastAsia="zh-CN"/>
        </w:rPr>
        <w:t>scp-domain-list</w:t>
      </w:r>
    </w:p>
    <w:p w14:paraId="3118E30A" w14:textId="77777777" w:rsidR="007050E6" w:rsidRPr="005E5320" w:rsidRDefault="007050E6" w:rsidP="007050E6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22CAC635" w14:textId="794442E6" w:rsidR="007050E6" w:rsidRPr="005E5320" w:rsidRDefault="007050E6" w:rsidP="007050E6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SCP domai</w:t>
      </w:r>
      <w:r w:rsidRPr="005E5320">
        <w:t xml:space="preserve">ns the target SCP </w:t>
      </w:r>
      <w:r w:rsidR="005012F4" w:rsidRPr="005E5320">
        <w:t xml:space="preserve">or SEPP </w:t>
      </w:r>
      <w:r w:rsidRPr="005E5320">
        <w:t>belongs to</w:t>
      </w:r>
    </w:p>
    <w:p w14:paraId="5822B558" w14:textId="77777777" w:rsidR="007050E6" w:rsidRPr="005E5320" w:rsidRDefault="007050E6" w:rsidP="007050E6">
      <w:pPr>
        <w:pStyle w:val="PL"/>
        <w:rPr>
          <w:lang w:val="en-US"/>
        </w:rPr>
      </w:pPr>
      <w:r w:rsidRPr="005E5320">
        <w:rPr>
          <w:lang w:val="en-US"/>
        </w:rPr>
        <w:t xml:space="preserve">          schema:</w:t>
      </w:r>
    </w:p>
    <w:p w14:paraId="4693E5DB" w14:textId="77777777" w:rsidR="007050E6" w:rsidRPr="005E5320" w:rsidRDefault="007050E6" w:rsidP="007050E6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32E5EA2F" w14:textId="77777777" w:rsidR="007050E6" w:rsidRPr="005E5320" w:rsidRDefault="007050E6" w:rsidP="007050E6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3955EEEE" w14:textId="77777777" w:rsidR="007050E6" w:rsidRPr="005E5320" w:rsidRDefault="007050E6" w:rsidP="007050E6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      </w:t>
      </w:r>
      <w:r w:rsidRPr="005E5320">
        <w:rPr>
          <w:rFonts w:hint="eastAsia"/>
          <w:lang w:val="en-US" w:eastAsia="zh-CN"/>
        </w:rPr>
        <w:t>type: string</w:t>
      </w:r>
    </w:p>
    <w:p w14:paraId="30BC02D8" w14:textId="77777777" w:rsidR="007050E6" w:rsidRPr="005E5320" w:rsidRDefault="007050E6" w:rsidP="007050E6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37C5DEE7" w14:textId="77777777" w:rsidR="007050E6" w:rsidRPr="005E5320" w:rsidRDefault="007050E6" w:rsidP="007050E6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3D0513DE" w14:textId="77777777" w:rsidR="007050E6" w:rsidRPr="005E5320" w:rsidRDefault="007050E6" w:rsidP="007050E6">
      <w:pPr>
        <w:pStyle w:val="PL"/>
        <w:rPr>
          <w:lang w:val="en-US" w:eastAsia="zh-CN"/>
          <w:rPrChange w:id="22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5CB34673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64A29E24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4D99A84A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63AF9DCB" w14:textId="555FDF92" w:rsidR="00397DBA" w:rsidRPr="005E5320" w:rsidRDefault="00397DBA" w:rsidP="00397DBA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- name: </w:t>
      </w:r>
      <w:r w:rsidRPr="005E5320">
        <w:t>preferences-precedence</w:t>
      </w:r>
    </w:p>
    <w:p w14:paraId="63456E0E" w14:textId="77777777" w:rsidR="00397DBA" w:rsidRPr="005E5320" w:rsidRDefault="00397DBA" w:rsidP="00397DBA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10A6E8A5" w14:textId="77777777" w:rsidR="00F33906" w:rsidRPr="005E5320" w:rsidRDefault="00397DBA" w:rsidP="00397DBA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</w:t>
      </w:r>
      <w:r w:rsidR="00F33906" w:rsidRPr="005E5320">
        <w:rPr>
          <w:lang w:val="en-US"/>
        </w:rPr>
        <w:t>&gt;</w:t>
      </w:r>
    </w:p>
    <w:p w14:paraId="799BEBD8" w14:textId="68828B09" w:rsidR="00397DBA" w:rsidRPr="005E5320" w:rsidRDefault="00F33906" w:rsidP="00397DBA">
      <w:pPr>
        <w:pStyle w:val="PL"/>
        <w:rPr>
          <w:lang w:val="en-US"/>
        </w:rPr>
      </w:pPr>
      <w:r w:rsidRPr="005E5320">
        <w:rPr>
          <w:lang w:val="en-US"/>
        </w:rPr>
        <w:t xml:space="preserve">            </w:t>
      </w:r>
      <w:r w:rsidR="00397DBA" w:rsidRPr="005E5320">
        <w:rPr>
          <w:lang w:val="en-US"/>
        </w:rPr>
        <w:t>I</w:t>
      </w:r>
      <w:r w:rsidR="00397DBA" w:rsidRPr="005E5320">
        <w:rPr>
          <w:rFonts w:cs="Arial"/>
          <w:szCs w:val="18"/>
        </w:rPr>
        <w:t>ndicat</w:t>
      </w:r>
      <w:r w:rsidRPr="005E5320">
        <w:rPr>
          <w:rFonts w:cs="Arial"/>
          <w:szCs w:val="18"/>
        </w:rPr>
        <w:t>es</w:t>
      </w:r>
      <w:r w:rsidR="00397DBA" w:rsidRPr="005E5320">
        <w:rPr>
          <w:rFonts w:cs="Arial"/>
          <w:szCs w:val="18"/>
        </w:rPr>
        <w:t xml:space="preserve"> the precedence of the </w:t>
      </w:r>
      <w:r w:rsidR="00397DBA" w:rsidRPr="005E5320">
        <w:t xml:space="preserve">preference </w:t>
      </w:r>
      <w:r w:rsidR="00397DBA" w:rsidRPr="005E5320">
        <w:rPr>
          <w:rFonts w:cs="Arial"/>
          <w:szCs w:val="18"/>
        </w:rPr>
        <w:t>query parameters (from higher to lower)</w:t>
      </w:r>
    </w:p>
    <w:p w14:paraId="307EFDA5" w14:textId="77777777" w:rsidR="00930577" w:rsidRPr="005E5320" w:rsidRDefault="00930577" w:rsidP="00930577">
      <w:pPr>
        <w:pStyle w:val="PL"/>
        <w:rPr>
          <w:lang w:val="en-US"/>
        </w:rPr>
      </w:pPr>
      <w:r w:rsidRPr="005E5320">
        <w:rPr>
          <w:lang w:val="en-US"/>
        </w:rPr>
        <w:t xml:space="preserve">          schema:</w:t>
      </w:r>
    </w:p>
    <w:p w14:paraId="12D57FEE" w14:textId="77777777" w:rsidR="00930577" w:rsidRPr="005E5320" w:rsidRDefault="00930577" w:rsidP="00930577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239990E6" w14:textId="77777777" w:rsidR="00930577" w:rsidRPr="005E5320" w:rsidRDefault="00930577" w:rsidP="00930577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55588D50" w14:textId="77777777" w:rsidR="00930577" w:rsidRPr="005E5320" w:rsidRDefault="00930577" w:rsidP="00930577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      </w:t>
      </w:r>
      <w:r w:rsidRPr="005E5320">
        <w:rPr>
          <w:rFonts w:hint="eastAsia"/>
          <w:lang w:val="en-US" w:eastAsia="zh-CN"/>
        </w:rPr>
        <w:t>type: string</w:t>
      </w:r>
    </w:p>
    <w:p w14:paraId="41321406" w14:textId="77777777" w:rsidR="00930577" w:rsidRPr="005E5320" w:rsidRDefault="00930577" w:rsidP="00930577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2</w:t>
      </w:r>
    </w:p>
    <w:p w14:paraId="3936FB7A" w14:textId="77777777" w:rsidR="00930577" w:rsidRPr="005E5320" w:rsidRDefault="00930577" w:rsidP="00930577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0D5A543C" w14:textId="77777777" w:rsidR="00930577" w:rsidRPr="005E5320" w:rsidRDefault="00930577" w:rsidP="00930577">
      <w:pPr>
        <w:pStyle w:val="PL"/>
        <w:rPr>
          <w:lang w:val="en-US" w:eastAsia="zh-CN"/>
          <w:rPrChange w:id="23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3F500959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7C83685B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584760C5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78CAAA3A" w14:textId="77777777" w:rsidR="00834C80" w:rsidRPr="005E5320" w:rsidRDefault="00834C80" w:rsidP="00834C80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- name: </w:t>
      </w:r>
      <w:r w:rsidRPr="005E5320">
        <w:rPr>
          <w:lang w:eastAsia="zh-CN"/>
        </w:rPr>
        <w:t>exclude-</w:t>
      </w:r>
      <w:r w:rsidRPr="005E5320">
        <w:rPr>
          <w:lang w:val="en-US"/>
        </w:rPr>
        <w:t>nfserviceset</w:t>
      </w:r>
      <w:r w:rsidRPr="005E5320">
        <w:rPr>
          <w:lang w:eastAsia="zh-CN"/>
        </w:rPr>
        <w:t>-list</w:t>
      </w:r>
    </w:p>
    <w:p w14:paraId="11F171A1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76A0D905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NF Service Set IDs to be excluded from the NF Discovery procedure</w:t>
      </w:r>
    </w:p>
    <w:p w14:paraId="13B2831D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schema:</w:t>
      </w:r>
    </w:p>
    <w:p w14:paraId="425CB166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790E62EE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37F62C3D" w14:textId="77777777" w:rsidR="00834C80" w:rsidRPr="005E5320" w:rsidRDefault="00834C80" w:rsidP="00834C80">
      <w:pPr>
        <w:pStyle w:val="PL"/>
      </w:pPr>
      <w:r w:rsidRPr="005E5320">
        <w:t xml:space="preserve">              $ref: 'TS29571_CommonData.yaml#/components/schemas/NfServiceSetId'</w:t>
      </w:r>
    </w:p>
    <w:p w14:paraId="7A0BE9A9" w14:textId="77777777" w:rsidR="00834C80" w:rsidRPr="005E5320" w:rsidRDefault="00834C80" w:rsidP="00834C80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360FFFDE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1ED7AAB6" w14:textId="77777777" w:rsidR="00834C80" w:rsidRPr="005E5320" w:rsidRDefault="00834C80" w:rsidP="00834C80">
      <w:pPr>
        <w:pStyle w:val="PL"/>
        <w:rPr>
          <w:lang w:val="en-US" w:eastAsia="zh-CN"/>
          <w:rPrChange w:id="24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52BCD165" w14:textId="77777777" w:rsidR="00834C80" w:rsidRPr="005E5320" w:rsidRDefault="00834C80" w:rsidP="00834C80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- name: </w:t>
      </w:r>
      <w:r w:rsidRPr="005E5320">
        <w:rPr>
          <w:lang w:eastAsia="zh-CN"/>
        </w:rPr>
        <w:t>exclude-nfset-list</w:t>
      </w:r>
    </w:p>
    <w:p w14:paraId="30BA0242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6AF56D66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NF Set IDs to be excluded from the NF Discovery procedure</w:t>
      </w:r>
    </w:p>
    <w:p w14:paraId="6472D092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schema:</w:t>
      </w:r>
    </w:p>
    <w:p w14:paraId="23B86E3F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756A2E5E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0581B0EE" w14:textId="77777777" w:rsidR="00834C80" w:rsidRPr="005E5320" w:rsidRDefault="00834C80" w:rsidP="00834C80">
      <w:pPr>
        <w:pStyle w:val="PL"/>
      </w:pPr>
      <w:r w:rsidRPr="005E5320">
        <w:t xml:space="preserve">              $ref: 'TS29571_CommonData.yaml#/components/schemas/NfSetId'</w:t>
      </w:r>
    </w:p>
    <w:p w14:paraId="5B6D59C6" w14:textId="77777777" w:rsidR="00834C80" w:rsidRPr="005E5320" w:rsidRDefault="00834C80" w:rsidP="00834C80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0D19ED6E" w14:textId="77777777" w:rsidR="00834C80" w:rsidRPr="005E5320" w:rsidRDefault="00834C80" w:rsidP="00834C80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36B64909" w14:textId="77777777" w:rsidR="00834C80" w:rsidRPr="005E5320" w:rsidRDefault="00834C80" w:rsidP="00834C80">
      <w:pPr>
        <w:pStyle w:val="PL"/>
        <w:rPr>
          <w:lang w:val="en-US" w:eastAsia="zh-CN"/>
          <w:rPrChange w:id="25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642E55DF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60A12B2B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220204B0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0CD630D1" w14:textId="77777777" w:rsidR="00BF0255" w:rsidRPr="005E5320" w:rsidRDefault="00BF0255" w:rsidP="00BF0255">
      <w:pPr>
        <w:pStyle w:val="PL"/>
      </w:pPr>
      <w:r w:rsidRPr="005E5320">
        <w:t xml:space="preserve">        - name: n32-purposes</w:t>
      </w:r>
    </w:p>
    <w:p w14:paraId="101B679E" w14:textId="77777777" w:rsidR="00BF0255" w:rsidRPr="005E5320" w:rsidRDefault="00BF0255" w:rsidP="00BF0255">
      <w:pPr>
        <w:pStyle w:val="PL"/>
      </w:pPr>
      <w:r w:rsidRPr="005E5320">
        <w:t xml:space="preserve">          in: query</w:t>
      </w:r>
    </w:p>
    <w:p w14:paraId="0662D9E4" w14:textId="4B50FDA9" w:rsidR="00BF0255" w:rsidRPr="005E5320" w:rsidRDefault="00BF0255" w:rsidP="00BF0255">
      <w:pPr>
        <w:pStyle w:val="PL"/>
      </w:pPr>
      <w:r w:rsidRPr="005E5320">
        <w:t xml:space="preserve">          description: N32 purposes to be supported by the SEPP</w:t>
      </w:r>
    </w:p>
    <w:p w14:paraId="194DA9DE" w14:textId="77777777" w:rsidR="00BF0255" w:rsidRPr="005E5320" w:rsidRDefault="00BF0255" w:rsidP="00BF0255">
      <w:pPr>
        <w:pStyle w:val="PL"/>
      </w:pPr>
      <w:r w:rsidRPr="005E5320">
        <w:t xml:space="preserve">          schema:</w:t>
      </w:r>
    </w:p>
    <w:p w14:paraId="537A594D" w14:textId="77777777" w:rsidR="00BF0255" w:rsidRPr="005E5320" w:rsidRDefault="00BF0255" w:rsidP="00BF0255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17C0CCE5" w14:textId="77777777" w:rsidR="00BF0255" w:rsidRPr="005E5320" w:rsidRDefault="00BF0255" w:rsidP="00BF0255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5A813293" w14:textId="1585DBE1" w:rsidR="00BF0255" w:rsidRPr="005E5320" w:rsidRDefault="00BF0255" w:rsidP="00BF0255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      $ref: '</w:t>
      </w:r>
      <w:r w:rsidRPr="005E5320">
        <w:rPr>
          <w:lang w:eastAsia="zh-CN"/>
        </w:rPr>
        <w:t>TS29573_N32_Handshake.yaml</w:t>
      </w:r>
      <w:r w:rsidRPr="005E5320">
        <w:rPr>
          <w:lang w:val="en-US"/>
        </w:rPr>
        <w:t>#/components/schemas/N32Purpose'</w:t>
      </w:r>
    </w:p>
    <w:p w14:paraId="297E12E3" w14:textId="77777777" w:rsidR="00BF0255" w:rsidRPr="005E5320" w:rsidRDefault="00BF0255" w:rsidP="00BF0255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64A74E01" w14:textId="77777777" w:rsidR="00BF0255" w:rsidRPr="005E5320" w:rsidRDefault="00BF0255" w:rsidP="00BF0255">
      <w:pPr>
        <w:pStyle w:val="PL"/>
        <w:rPr>
          <w:lang w:val="en-US"/>
        </w:rPr>
      </w:pPr>
      <w:r w:rsidRPr="005E5320">
        <w:rPr>
          <w:lang w:val="en-US"/>
        </w:rPr>
        <w:lastRenderedPageBreak/>
        <w:t xml:space="preserve">          style: form</w:t>
      </w:r>
    </w:p>
    <w:p w14:paraId="01685768" w14:textId="77777777" w:rsidR="00BF0255" w:rsidRPr="005E5320" w:rsidRDefault="00BF0255" w:rsidP="00BF0255">
      <w:pPr>
        <w:pStyle w:val="PL"/>
        <w:rPr>
          <w:lang w:val="en-US" w:eastAsia="zh-CN"/>
          <w:rPrChange w:id="26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016F52FC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26CF42BF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784071E0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17D4626B" w14:textId="77777777" w:rsidR="00E426C5" w:rsidRPr="005E5320" w:rsidRDefault="00E426C5" w:rsidP="00E426C5">
      <w:pPr>
        <w:pStyle w:val="PL"/>
      </w:pPr>
      <w:r w:rsidRPr="005E5320">
        <w:rPr>
          <w:lang w:val="en-US"/>
        </w:rPr>
        <w:t xml:space="preserve">        - name: </w:t>
      </w:r>
      <w:r w:rsidRPr="005E5320">
        <w:t>media-capability-list</w:t>
      </w:r>
    </w:p>
    <w:p w14:paraId="49D04F87" w14:textId="77777777" w:rsidR="00E426C5" w:rsidRPr="005E5320" w:rsidRDefault="00E426C5" w:rsidP="00E426C5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5787D1C5" w14:textId="77777777" w:rsidR="00E426C5" w:rsidRPr="005E5320" w:rsidRDefault="00E426C5" w:rsidP="00E426C5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Indicating the media capability list to search for a target MF</w:t>
      </w:r>
      <w:r w:rsidRPr="005E5320">
        <w:rPr>
          <w:lang w:val="en-US" w:eastAsia="zh-CN"/>
        </w:rPr>
        <w:t>, MRF or MRFP</w:t>
      </w:r>
      <w:r w:rsidRPr="005E5320">
        <w:rPr>
          <w:rFonts w:cs="Arial"/>
          <w:szCs w:val="18"/>
        </w:rPr>
        <w:t>.</w:t>
      </w:r>
    </w:p>
    <w:p w14:paraId="108769B5" w14:textId="77777777" w:rsidR="00E426C5" w:rsidRPr="005E5320" w:rsidRDefault="00E426C5" w:rsidP="00E426C5">
      <w:pPr>
        <w:pStyle w:val="PL"/>
      </w:pPr>
      <w:r w:rsidRPr="005E5320">
        <w:t xml:space="preserve">          schema:</w:t>
      </w:r>
    </w:p>
    <w:p w14:paraId="35EEF0E3" w14:textId="77777777" w:rsidR="00E426C5" w:rsidRPr="005E5320" w:rsidRDefault="00E426C5" w:rsidP="00E426C5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2A9C0DC8" w14:textId="77777777" w:rsidR="00E426C5" w:rsidRPr="005E5320" w:rsidRDefault="00E426C5" w:rsidP="00E426C5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3FC978EA" w14:textId="77777777" w:rsidR="00E426C5" w:rsidRPr="005E5320" w:rsidRDefault="00E426C5" w:rsidP="00E426C5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      $ref: '</w:t>
      </w:r>
      <w:r w:rsidRPr="005E5320">
        <w:rPr>
          <w:lang w:eastAsia="zh-CN"/>
        </w:rPr>
        <w:t>TS29510_Nnrf</w:t>
      </w:r>
      <w:r w:rsidRPr="005E5320">
        <w:rPr>
          <w:rFonts w:hint="eastAsia"/>
          <w:lang w:eastAsia="zh-CN"/>
        </w:rPr>
        <w:t>_</w:t>
      </w:r>
      <w:r w:rsidRPr="005E5320">
        <w:rPr>
          <w:lang w:eastAsia="zh-CN"/>
        </w:rPr>
        <w:t>NFManagement.yaml</w:t>
      </w:r>
      <w:r w:rsidRPr="005E5320">
        <w:rPr>
          <w:lang w:val="en-US"/>
        </w:rPr>
        <w:t>#/components/schemas/MediaCapability'</w:t>
      </w:r>
    </w:p>
    <w:p w14:paraId="2F3078E2" w14:textId="77777777" w:rsidR="00E426C5" w:rsidRPr="005E5320" w:rsidRDefault="00E426C5" w:rsidP="00E426C5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719A41B4" w14:textId="77777777" w:rsidR="00E426C5" w:rsidRPr="005E5320" w:rsidRDefault="00E426C5" w:rsidP="00E426C5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45D77ACB" w14:textId="77777777" w:rsidR="00E426C5" w:rsidRPr="005E5320" w:rsidRDefault="00E426C5" w:rsidP="00E426C5">
      <w:pPr>
        <w:pStyle w:val="PL"/>
        <w:rPr>
          <w:lang w:val="en-US" w:eastAsia="zh-CN"/>
          <w:rPrChange w:id="27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5C4A73DC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2F4B9C35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02B47C91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1111588A" w14:textId="77777777" w:rsidR="00F652A3" w:rsidRPr="005E5320" w:rsidRDefault="00F652A3" w:rsidP="00F652A3">
      <w:pPr>
        <w:pStyle w:val="PL"/>
      </w:pPr>
      <w:r w:rsidRPr="005E5320">
        <w:rPr>
          <w:lang w:val="en-US"/>
        </w:rPr>
        <w:t xml:space="preserve">        - name: </w:t>
      </w:r>
      <w:r w:rsidRPr="005E5320">
        <w:t>dns-sec-protoc</w:t>
      </w:r>
    </w:p>
    <w:p w14:paraId="617E5E7A" w14:textId="77777777" w:rsidR="00F652A3" w:rsidRPr="005E5320" w:rsidRDefault="00F652A3" w:rsidP="00F652A3">
      <w:pPr>
        <w:pStyle w:val="PL"/>
        <w:rPr>
          <w:lang w:val="en-US"/>
        </w:rPr>
      </w:pPr>
      <w:r w:rsidRPr="005E5320">
        <w:rPr>
          <w:lang w:val="en-US"/>
        </w:rPr>
        <w:t xml:space="preserve">          in: query</w:t>
      </w:r>
    </w:p>
    <w:p w14:paraId="47FB5EF0" w14:textId="77777777" w:rsidR="00F652A3" w:rsidRPr="005E5320" w:rsidRDefault="00F652A3" w:rsidP="00F652A3">
      <w:pPr>
        <w:pStyle w:val="PL"/>
        <w:rPr>
          <w:lang w:val="en-US"/>
        </w:rPr>
      </w:pPr>
      <w:r w:rsidRPr="005E5320">
        <w:rPr>
          <w:lang w:val="en-US"/>
        </w:rPr>
        <w:t xml:space="preserve">          description: DNS security protocols</w:t>
      </w:r>
    </w:p>
    <w:p w14:paraId="1175F741" w14:textId="77777777" w:rsidR="00F652A3" w:rsidRPr="005E5320" w:rsidRDefault="00F652A3" w:rsidP="00F652A3">
      <w:pPr>
        <w:pStyle w:val="PL"/>
      </w:pPr>
      <w:r w:rsidRPr="005E5320">
        <w:t xml:space="preserve">          schema:</w:t>
      </w:r>
    </w:p>
    <w:p w14:paraId="759B38D3" w14:textId="77777777" w:rsidR="00F652A3" w:rsidRPr="005E5320" w:rsidRDefault="00F652A3" w:rsidP="00F652A3">
      <w:pPr>
        <w:pStyle w:val="PL"/>
        <w:rPr>
          <w:lang w:val="en-US"/>
        </w:rPr>
      </w:pPr>
      <w:r w:rsidRPr="005E5320">
        <w:rPr>
          <w:lang w:val="en-US"/>
        </w:rPr>
        <w:t xml:space="preserve">            type: array</w:t>
      </w:r>
    </w:p>
    <w:p w14:paraId="5EDFEA0A" w14:textId="77777777" w:rsidR="00F652A3" w:rsidRPr="005E5320" w:rsidRDefault="00F652A3" w:rsidP="00F652A3">
      <w:pPr>
        <w:pStyle w:val="PL"/>
        <w:rPr>
          <w:lang w:val="en-US"/>
        </w:rPr>
      </w:pPr>
      <w:r w:rsidRPr="005E5320">
        <w:rPr>
          <w:lang w:val="en-US"/>
        </w:rPr>
        <w:t xml:space="preserve">            items:</w:t>
      </w:r>
    </w:p>
    <w:p w14:paraId="4F227758" w14:textId="77777777" w:rsidR="00F652A3" w:rsidRPr="005E5320" w:rsidRDefault="00F652A3" w:rsidP="00F652A3">
      <w:pPr>
        <w:pStyle w:val="PL"/>
        <w:rPr>
          <w:lang w:val="en-US" w:eastAsia="zh-CN"/>
        </w:rPr>
      </w:pPr>
      <w:r w:rsidRPr="005E5320">
        <w:rPr>
          <w:lang w:val="en-US"/>
        </w:rPr>
        <w:t xml:space="preserve">              $ref: '</w:t>
      </w:r>
      <w:r w:rsidRPr="005E5320">
        <w:rPr>
          <w:lang w:eastAsia="zh-CN"/>
        </w:rPr>
        <w:t>TS29510_Nnrf_NFManagement.yaml</w:t>
      </w:r>
      <w:r w:rsidRPr="005E5320">
        <w:rPr>
          <w:lang w:val="en-US"/>
        </w:rPr>
        <w:t>#/components/schemas/DnsSecurityProtocol'</w:t>
      </w:r>
    </w:p>
    <w:p w14:paraId="78495284" w14:textId="77777777" w:rsidR="00F652A3" w:rsidRPr="005E5320" w:rsidRDefault="00F652A3" w:rsidP="00F652A3">
      <w:pPr>
        <w:pStyle w:val="PL"/>
      </w:pPr>
      <w:r w:rsidRPr="005E5320">
        <w:rPr>
          <w:lang w:val="en-US"/>
        </w:rPr>
        <w:t xml:space="preserve">            </w:t>
      </w:r>
      <w:r w:rsidRPr="005E5320">
        <w:t>minItems: 1</w:t>
      </w:r>
    </w:p>
    <w:p w14:paraId="2FEF9335" w14:textId="77777777" w:rsidR="00F652A3" w:rsidRPr="005E5320" w:rsidRDefault="00F652A3" w:rsidP="00F652A3">
      <w:pPr>
        <w:pStyle w:val="PL"/>
        <w:rPr>
          <w:lang w:val="en-US"/>
        </w:rPr>
      </w:pPr>
      <w:r w:rsidRPr="005E5320">
        <w:rPr>
          <w:lang w:val="en-US"/>
        </w:rPr>
        <w:t xml:space="preserve">          style: form</w:t>
      </w:r>
    </w:p>
    <w:p w14:paraId="14EF1878" w14:textId="77777777" w:rsidR="00F652A3" w:rsidRPr="005E5320" w:rsidRDefault="00F652A3" w:rsidP="00F652A3">
      <w:pPr>
        <w:pStyle w:val="PL"/>
        <w:rPr>
          <w:lang w:val="en-US" w:eastAsia="zh-CN"/>
          <w:rPrChange w:id="28" w:author="Ulrich Wiehe" w:date="2024-06-21T11:06:00Z">
            <w:rPr>
              <w:color w:val="FF0000"/>
              <w:lang w:val="en-US" w:eastAsia="zh-CN"/>
            </w:rPr>
          </w:rPrChange>
        </w:rPr>
      </w:pPr>
      <w:r w:rsidRPr="005E5320">
        <w:rPr>
          <w:lang w:val="en-US"/>
        </w:rPr>
        <w:t xml:space="preserve">          explode: false</w:t>
      </w:r>
    </w:p>
    <w:p w14:paraId="48E134A8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02ADF092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65F2B4DA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5BC53604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QueryParamCombination:</w:t>
      </w:r>
    </w:p>
    <w:p w14:paraId="37B61377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description: </w:t>
      </w:r>
      <w:r w:rsidRPr="005E5320">
        <w:rPr>
          <w:rFonts w:cs="Arial"/>
          <w:szCs w:val="18"/>
        </w:rPr>
        <w:t>Contains a list of Query Parameters</w:t>
      </w:r>
    </w:p>
    <w:p w14:paraId="5F15982A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type: object</w:t>
      </w:r>
    </w:p>
    <w:p w14:paraId="5A7B7E97" w14:textId="77777777" w:rsidR="00BD64D6" w:rsidRPr="005E5320" w:rsidRDefault="00BD64D6" w:rsidP="00BD64D6">
      <w:pPr>
        <w:pStyle w:val="PL"/>
        <w:rPr>
          <w:lang w:val="en-US" w:eastAsia="zh-CN"/>
        </w:rPr>
      </w:pPr>
      <w:r w:rsidRPr="005E5320">
        <w:rPr>
          <w:rFonts w:hint="eastAsia"/>
          <w:lang w:val="en-US" w:eastAsia="zh-CN"/>
        </w:rPr>
        <w:t xml:space="preserve">      required:</w:t>
      </w:r>
    </w:p>
    <w:p w14:paraId="4EB43FF2" w14:textId="77777777" w:rsidR="00BD64D6" w:rsidRPr="005E5320" w:rsidRDefault="00BD64D6" w:rsidP="00BD64D6">
      <w:pPr>
        <w:pStyle w:val="PL"/>
        <w:rPr>
          <w:lang w:val="en-US" w:eastAsia="zh-CN"/>
        </w:rPr>
      </w:pPr>
      <w:r w:rsidRPr="005E5320">
        <w:rPr>
          <w:rFonts w:hint="eastAsia"/>
          <w:lang w:val="en-US" w:eastAsia="zh-CN"/>
        </w:rPr>
        <w:t xml:space="preserve">        - </w:t>
      </w:r>
      <w:r w:rsidRPr="005E5320">
        <w:rPr>
          <w:lang w:val="en-US" w:eastAsia="zh-CN"/>
        </w:rPr>
        <w:t>queryParams</w:t>
      </w:r>
    </w:p>
    <w:p w14:paraId="7405FFA0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properties:</w:t>
      </w:r>
    </w:p>
    <w:p w14:paraId="252C9FBA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queryParams:</w:t>
      </w:r>
    </w:p>
    <w:p w14:paraId="3BF86D20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  type: array</w:t>
      </w:r>
    </w:p>
    <w:p w14:paraId="447F3433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  items:</w:t>
      </w:r>
    </w:p>
    <w:p w14:paraId="5F025E9E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    $ref: '#/components/schemas/QueryParameter'</w:t>
      </w:r>
    </w:p>
    <w:p w14:paraId="78F4C849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  minItems: 1</w:t>
      </w:r>
    </w:p>
    <w:p w14:paraId="61B48025" w14:textId="77777777" w:rsidR="00BD64D6" w:rsidRPr="005E5320" w:rsidRDefault="00BD64D6" w:rsidP="00BD64D6">
      <w:pPr>
        <w:pStyle w:val="PL"/>
        <w:rPr>
          <w:lang w:val="en-US"/>
          <w:rPrChange w:id="29" w:author="Ulrich Wiehe" w:date="2024-06-21T11:06:00Z">
            <w:rPr>
              <w:color w:val="0070C0"/>
              <w:lang w:val="en-US"/>
            </w:rPr>
          </w:rPrChange>
        </w:rPr>
      </w:pPr>
    </w:p>
    <w:p w14:paraId="64A4ED5F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QueryParameter:</w:t>
      </w:r>
    </w:p>
    <w:p w14:paraId="26333EDD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description: </w:t>
      </w:r>
      <w:r w:rsidRPr="005E5320">
        <w:rPr>
          <w:rFonts w:cs="Arial"/>
          <w:szCs w:val="18"/>
        </w:rPr>
        <w:t>Contains the name and value of a query parameter</w:t>
      </w:r>
    </w:p>
    <w:p w14:paraId="16FF6699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type: object</w:t>
      </w:r>
    </w:p>
    <w:p w14:paraId="5F0FCBE7" w14:textId="77777777" w:rsidR="00BD64D6" w:rsidRPr="005E5320" w:rsidRDefault="00BD64D6" w:rsidP="00BD64D6">
      <w:pPr>
        <w:pStyle w:val="PL"/>
        <w:rPr>
          <w:lang w:val="en-US" w:eastAsia="zh-CN"/>
        </w:rPr>
      </w:pPr>
      <w:r w:rsidRPr="005E5320">
        <w:rPr>
          <w:rFonts w:hint="eastAsia"/>
          <w:lang w:val="en-US" w:eastAsia="zh-CN"/>
        </w:rPr>
        <w:t xml:space="preserve">      required:</w:t>
      </w:r>
    </w:p>
    <w:p w14:paraId="7C0E5254" w14:textId="77777777" w:rsidR="00BD64D6" w:rsidRPr="005E5320" w:rsidRDefault="00BD64D6" w:rsidP="00BD64D6">
      <w:pPr>
        <w:pStyle w:val="PL"/>
        <w:rPr>
          <w:lang w:val="en-US" w:eastAsia="zh-CN"/>
        </w:rPr>
      </w:pPr>
      <w:r w:rsidRPr="005E5320">
        <w:rPr>
          <w:rFonts w:hint="eastAsia"/>
          <w:lang w:val="en-US" w:eastAsia="zh-CN"/>
        </w:rPr>
        <w:t xml:space="preserve">        - </w:t>
      </w:r>
      <w:r w:rsidRPr="005E5320">
        <w:rPr>
          <w:lang w:val="en-US" w:eastAsia="zh-CN"/>
        </w:rPr>
        <w:t>name</w:t>
      </w:r>
    </w:p>
    <w:p w14:paraId="4C79528E" w14:textId="77777777" w:rsidR="00BD64D6" w:rsidRPr="005E5320" w:rsidRDefault="00BD64D6" w:rsidP="00BD64D6">
      <w:pPr>
        <w:pStyle w:val="PL"/>
        <w:rPr>
          <w:lang w:val="en-US" w:eastAsia="zh-CN"/>
        </w:rPr>
      </w:pPr>
      <w:r w:rsidRPr="005E5320">
        <w:rPr>
          <w:lang w:val="en-US" w:eastAsia="zh-CN"/>
        </w:rPr>
        <w:t xml:space="preserve">        - value</w:t>
      </w:r>
    </w:p>
    <w:p w14:paraId="6560FD1B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properties:</w:t>
      </w:r>
    </w:p>
    <w:p w14:paraId="54DAE7BF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name:</w:t>
      </w:r>
    </w:p>
    <w:p w14:paraId="6CF97CA6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  type: string</w:t>
      </w:r>
    </w:p>
    <w:p w14:paraId="3A2FEC95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value:</w:t>
      </w:r>
    </w:p>
    <w:p w14:paraId="5B93E8C5" w14:textId="77777777" w:rsidR="00BD64D6" w:rsidRPr="005E5320" w:rsidRDefault="00BD64D6" w:rsidP="00BD64D6">
      <w:pPr>
        <w:pStyle w:val="PL"/>
        <w:rPr>
          <w:lang w:val="en-US"/>
        </w:rPr>
      </w:pPr>
      <w:r w:rsidRPr="005E5320">
        <w:rPr>
          <w:lang w:val="en-US"/>
        </w:rPr>
        <w:t xml:space="preserve">          type: string</w:t>
      </w:r>
    </w:p>
    <w:p w14:paraId="4EFDA642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73E022AA" w14:textId="77777777" w:rsidR="00B95267" w:rsidRPr="00B95267" w:rsidRDefault="00B95267" w:rsidP="00B95267">
      <w:pPr>
        <w:pStyle w:val="PL"/>
        <w:rPr>
          <w:color w:val="0070C0"/>
          <w:lang w:val="en-US"/>
        </w:rPr>
      </w:pPr>
      <w:r w:rsidRPr="00B95267">
        <w:rPr>
          <w:color w:val="0070C0"/>
          <w:lang w:val="en-US"/>
        </w:rPr>
        <w:t>***********text not shown for clarity***************</w:t>
      </w:r>
    </w:p>
    <w:p w14:paraId="789EDB26" w14:textId="77777777" w:rsidR="00B95267" w:rsidRPr="00B95267" w:rsidRDefault="00B95267" w:rsidP="00B95267">
      <w:pPr>
        <w:pStyle w:val="PL"/>
        <w:rPr>
          <w:color w:val="0070C0"/>
          <w:lang w:val="en-US"/>
        </w:rPr>
      </w:pPr>
    </w:p>
    <w:p w14:paraId="457B9DEC" w14:textId="7BE376A9" w:rsidR="00B95267" w:rsidRPr="006B5418" w:rsidRDefault="00B95267" w:rsidP="00B9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B95267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58B8E" w14:textId="77777777" w:rsidR="00A05895" w:rsidRDefault="00A05895">
      <w:r>
        <w:separator/>
      </w:r>
    </w:p>
  </w:endnote>
  <w:endnote w:type="continuationSeparator" w:id="0">
    <w:p w14:paraId="095402E0" w14:textId="77777777" w:rsidR="00A05895" w:rsidRDefault="00A0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6C139" w14:textId="77777777" w:rsidR="00A05895" w:rsidRDefault="00A05895">
      <w:r>
        <w:separator/>
      </w:r>
    </w:p>
  </w:footnote>
  <w:footnote w:type="continuationSeparator" w:id="0">
    <w:p w14:paraId="18AC3889" w14:textId="77777777" w:rsidR="00A05895" w:rsidRDefault="00A0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CAA03" w14:textId="77777777" w:rsidR="00147533" w:rsidRDefault="00147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CFCE" w14:textId="25CBF3DA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34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7BA0D147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34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370B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E1087"/>
    <w:rsid w:val="000E3F9C"/>
    <w:rsid w:val="000E576C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6726"/>
    <w:rsid w:val="001367BF"/>
    <w:rsid w:val="00136BC9"/>
    <w:rsid w:val="00140F03"/>
    <w:rsid w:val="00141B14"/>
    <w:rsid w:val="00143828"/>
    <w:rsid w:val="001448F8"/>
    <w:rsid w:val="001465FC"/>
    <w:rsid w:val="00147533"/>
    <w:rsid w:val="001501E9"/>
    <w:rsid w:val="00150D70"/>
    <w:rsid w:val="001527F7"/>
    <w:rsid w:val="00152973"/>
    <w:rsid w:val="00154B27"/>
    <w:rsid w:val="00156770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2E4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17FA6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67814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241"/>
    <w:rsid w:val="00285F83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16A05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E5320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0346"/>
    <w:rsid w:val="007716A9"/>
    <w:rsid w:val="00774DA4"/>
    <w:rsid w:val="00780F74"/>
    <w:rsid w:val="00781F0F"/>
    <w:rsid w:val="00783C30"/>
    <w:rsid w:val="00785DA7"/>
    <w:rsid w:val="007903B7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0385E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467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0E85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074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5895"/>
    <w:rsid w:val="00A10F02"/>
    <w:rsid w:val="00A10F3B"/>
    <w:rsid w:val="00A118E9"/>
    <w:rsid w:val="00A11DC6"/>
    <w:rsid w:val="00A12A9F"/>
    <w:rsid w:val="00A12AB9"/>
    <w:rsid w:val="00A164B4"/>
    <w:rsid w:val="00A16735"/>
    <w:rsid w:val="00A16FFA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B0E12"/>
    <w:rsid w:val="00AB156A"/>
    <w:rsid w:val="00AB644C"/>
    <w:rsid w:val="00AB6EC8"/>
    <w:rsid w:val="00AC2D25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AF7B4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21094"/>
    <w:rsid w:val="00B3009A"/>
    <w:rsid w:val="00B33048"/>
    <w:rsid w:val="00B37CE3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5267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BF7233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3590"/>
    <w:rsid w:val="00C45231"/>
    <w:rsid w:val="00C47A8C"/>
    <w:rsid w:val="00C47D35"/>
    <w:rsid w:val="00C514FE"/>
    <w:rsid w:val="00C520C6"/>
    <w:rsid w:val="00C528B1"/>
    <w:rsid w:val="00C5428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75A9"/>
    <w:rsid w:val="00D70C7D"/>
    <w:rsid w:val="00D738D6"/>
    <w:rsid w:val="00D75339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DD7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2A3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14753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10</Pages>
  <Words>2740</Words>
  <Characters>18208</Characters>
  <Application>Microsoft Office Word</Application>
  <DocSecurity>0</DocSecurity>
  <Lines>151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20907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6</cp:revision>
  <cp:lastPrinted>2019-02-25T14:05:00Z</cp:lastPrinted>
  <dcterms:created xsi:type="dcterms:W3CDTF">2024-06-21T09:29:00Z</dcterms:created>
  <dcterms:modified xsi:type="dcterms:W3CDTF">2024-06-27T11:48:00Z</dcterms:modified>
</cp:coreProperties>
</file>